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AE2B" w14:textId="538FF2E7" w:rsidR="00D74530" w:rsidRPr="00644BFC" w:rsidRDefault="00D74530" w:rsidP="00644BFC"/>
    <w:p w14:paraId="65427D30" w14:textId="447AAF66" w:rsidR="00D74530" w:rsidRPr="00644BFC" w:rsidRDefault="00D74530" w:rsidP="00D74530">
      <w:pPr>
        <w:rPr>
          <w:lang w:eastAsia="nb-NO"/>
        </w:rPr>
      </w:pPr>
    </w:p>
    <w:p w14:paraId="42C984E9" w14:textId="3C5CFF8A" w:rsidR="00D74530" w:rsidRPr="00644BFC" w:rsidRDefault="00E152F7" w:rsidP="00D74530">
      <w:pPr>
        <w:rPr>
          <w:lang w:eastAsia="nb-NO"/>
        </w:rPr>
      </w:pPr>
      <w:r w:rsidRPr="00644BFC">
        <w:rPr>
          <w:noProof/>
        </w:rPr>
        <w:drawing>
          <wp:anchor distT="0" distB="0" distL="114300" distR="114300" simplePos="0" relativeHeight="251658240" behindDoc="1" locked="0" layoutInCell="1" allowOverlap="1" wp14:anchorId="3E3E4F0F" wp14:editId="56C41CE2">
            <wp:simplePos x="0" y="0"/>
            <wp:positionH relativeFrom="margin">
              <wp:align>center</wp:align>
            </wp:positionH>
            <wp:positionV relativeFrom="paragraph">
              <wp:posOffset>120698</wp:posOffset>
            </wp:positionV>
            <wp:extent cx="1582615" cy="398080"/>
            <wp:effectExtent l="0" t="0" r="0" b="2540"/>
            <wp:wrapNone/>
            <wp:docPr id="739406743" name="Bilde 739406743"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1">
                      <a:extLst>
                        <a:ext uri="{28A0092B-C50C-407E-A947-70E740481C1C}">
                          <a14:useLocalDpi xmlns:a14="http://schemas.microsoft.com/office/drawing/2010/main" val="0"/>
                        </a:ext>
                      </a:extLst>
                    </a:blip>
                    <a:stretch>
                      <a:fillRect/>
                    </a:stretch>
                  </pic:blipFill>
                  <pic:spPr>
                    <a:xfrm>
                      <a:off x="0" y="0"/>
                      <a:ext cx="1582615" cy="398080"/>
                    </a:xfrm>
                    <a:prstGeom prst="rect">
                      <a:avLst/>
                    </a:prstGeom>
                  </pic:spPr>
                </pic:pic>
              </a:graphicData>
            </a:graphic>
            <wp14:sizeRelH relativeFrom="margin">
              <wp14:pctWidth>0</wp14:pctWidth>
            </wp14:sizeRelH>
            <wp14:sizeRelV relativeFrom="margin">
              <wp14:pctHeight>0</wp14:pctHeight>
            </wp14:sizeRelV>
          </wp:anchor>
        </w:drawing>
      </w:r>
    </w:p>
    <w:p w14:paraId="47FCBCC1" w14:textId="77777777" w:rsidR="00D74530" w:rsidRPr="00644BFC" w:rsidRDefault="00D74530" w:rsidP="00D74530">
      <w:pPr>
        <w:rPr>
          <w:lang w:eastAsia="nb-NO"/>
        </w:rPr>
      </w:pPr>
    </w:p>
    <w:p w14:paraId="45E21759" w14:textId="77777777" w:rsidR="00D74530" w:rsidRPr="00644BFC" w:rsidRDefault="00D74530" w:rsidP="00D74530">
      <w:pPr>
        <w:rPr>
          <w:lang w:eastAsia="nb-NO"/>
        </w:rPr>
      </w:pPr>
    </w:p>
    <w:p w14:paraId="0DA68601" w14:textId="77777777" w:rsidR="00D74530" w:rsidRPr="00644BFC" w:rsidRDefault="00D74530" w:rsidP="00D74530">
      <w:pPr>
        <w:rPr>
          <w:lang w:eastAsia="nb-NO"/>
        </w:rPr>
      </w:pPr>
    </w:p>
    <w:p w14:paraId="486F9194" w14:textId="77777777" w:rsidR="00D74530" w:rsidRPr="00644BFC" w:rsidRDefault="00D74530" w:rsidP="00D74530">
      <w:pPr>
        <w:rPr>
          <w:lang w:eastAsia="nb-NO"/>
        </w:rPr>
      </w:pPr>
    </w:p>
    <w:p w14:paraId="4FB95415" w14:textId="77777777" w:rsidR="00312BFA" w:rsidRPr="00644BFC" w:rsidRDefault="00312BFA" w:rsidP="00D74530">
      <w:pPr>
        <w:rPr>
          <w:lang w:eastAsia="nb-NO"/>
        </w:rPr>
      </w:pPr>
    </w:p>
    <w:p w14:paraId="73D2D7E1" w14:textId="77777777" w:rsidR="00312BFA" w:rsidRPr="00644BFC" w:rsidRDefault="00312BFA" w:rsidP="00D74530">
      <w:pPr>
        <w:rPr>
          <w:lang w:eastAsia="nb-NO"/>
        </w:rPr>
      </w:pPr>
    </w:p>
    <w:p w14:paraId="67B4AC7D" w14:textId="77777777" w:rsidR="00312BFA" w:rsidRPr="00644BFC" w:rsidRDefault="00312BFA" w:rsidP="00D74530">
      <w:pPr>
        <w:rPr>
          <w:lang w:eastAsia="nb-NO"/>
        </w:rPr>
      </w:pPr>
    </w:p>
    <w:p w14:paraId="17AA740C" w14:textId="77777777" w:rsidR="00312BFA" w:rsidRPr="00644BFC" w:rsidRDefault="00312BFA" w:rsidP="00D74530">
      <w:pPr>
        <w:rPr>
          <w:lang w:eastAsia="nb-NO"/>
        </w:rPr>
      </w:pPr>
    </w:p>
    <w:p w14:paraId="1F76D87A" w14:textId="77777777" w:rsidR="00312BFA" w:rsidRPr="00644BFC" w:rsidRDefault="00312BFA" w:rsidP="00D74530">
      <w:pPr>
        <w:rPr>
          <w:lang w:eastAsia="nb-NO"/>
        </w:rPr>
      </w:pPr>
    </w:p>
    <w:p w14:paraId="41629FEF" w14:textId="77777777" w:rsidR="00312BFA" w:rsidRPr="00644BFC" w:rsidRDefault="00312BFA" w:rsidP="00D74530">
      <w:pPr>
        <w:rPr>
          <w:lang w:eastAsia="nb-NO"/>
        </w:rPr>
      </w:pPr>
    </w:p>
    <w:p w14:paraId="06512191" w14:textId="77777777" w:rsidR="00312BFA" w:rsidRPr="00644BFC" w:rsidRDefault="00312BFA" w:rsidP="00D74530">
      <w:pPr>
        <w:rPr>
          <w:lang w:eastAsia="nb-NO"/>
        </w:rPr>
      </w:pPr>
    </w:p>
    <w:p w14:paraId="2860A092" w14:textId="77777777" w:rsidR="00312BFA" w:rsidRPr="00644BFC" w:rsidRDefault="00312BFA" w:rsidP="00D74530">
      <w:pPr>
        <w:rPr>
          <w:lang w:eastAsia="nb-NO"/>
        </w:rPr>
      </w:pPr>
    </w:p>
    <w:p w14:paraId="52E53079" w14:textId="77777777" w:rsidR="00312BFA" w:rsidRPr="00644BFC" w:rsidRDefault="00312BFA" w:rsidP="00D74530">
      <w:pPr>
        <w:rPr>
          <w:lang w:eastAsia="nb-NO"/>
        </w:rPr>
      </w:pPr>
    </w:p>
    <w:p w14:paraId="5484A632" w14:textId="77777777" w:rsidR="00312BFA" w:rsidRPr="00644BFC" w:rsidRDefault="00312BFA" w:rsidP="00D74530">
      <w:pPr>
        <w:rPr>
          <w:lang w:eastAsia="nb-NO"/>
        </w:rPr>
      </w:pPr>
    </w:p>
    <w:p w14:paraId="177595C2" w14:textId="77777777" w:rsidR="00312BFA" w:rsidRPr="00644BFC" w:rsidRDefault="00312BFA" w:rsidP="00D74530">
      <w:pPr>
        <w:rPr>
          <w:lang w:eastAsia="nb-NO"/>
        </w:rPr>
      </w:pPr>
    </w:p>
    <w:p w14:paraId="4F1CB049" w14:textId="77777777" w:rsidR="00312BFA" w:rsidRPr="00644BFC" w:rsidRDefault="00312BFA" w:rsidP="00D74530">
      <w:pPr>
        <w:rPr>
          <w:lang w:eastAsia="nb-NO"/>
        </w:rPr>
      </w:pPr>
    </w:p>
    <w:p w14:paraId="74F7DCF2" w14:textId="77777777" w:rsidR="00312BFA" w:rsidRPr="00644BFC" w:rsidRDefault="00312BFA" w:rsidP="00D74530">
      <w:pPr>
        <w:rPr>
          <w:lang w:eastAsia="nb-NO"/>
        </w:rPr>
      </w:pPr>
    </w:p>
    <w:p w14:paraId="7B30C3F6" w14:textId="77777777" w:rsidR="00D74530" w:rsidRPr="00644BFC" w:rsidRDefault="00D74530" w:rsidP="00295CA6">
      <w:pPr>
        <w:pStyle w:val="INNH1"/>
        <w:rPr>
          <w:rFonts w:eastAsiaTheme="minorHAnsi" w:cs="Times New Roman"/>
          <w:szCs w:val="40"/>
          <w:lang w:val="nn-NO" w:eastAsia="nn-NO"/>
        </w:rPr>
      </w:pPr>
      <w:r w:rsidRPr="00644BFC">
        <w:rPr>
          <w:lang w:val="nn-NO"/>
        </w:rPr>
        <w:t>Konkurransegrunnlag</w:t>
      </w:r>
    </w:p>
    <w:p w14:paraId="18DAB579" w14:textId="77777777" w:rsidR="00D74530" w:rsidRPr="00644BFC" w:rsidRDefault="00D74530" w:rsidP="00D74530"/>
    <w:p w14:paraId="1970953D" w14:textId="77777777" w:rsidR="00D74530" w:rsidRPr="00644BFC" w:rsidRDefault="00D74530" w:rsidP="00D74530"/>
    <w:p w14:paraId="0F19F412" w14:textId="77777777" w:rsidR="00D74530" w:rsidRPr="00644BFC" w:rsidRDefault="00D74530" w:rsidP="00D74530"/>
    <w:p w14:paraId="41D0DF4F" w14:textId="77777777" w:rsidR="00526E5A" w:rsidRPr="00644BFC" w:rsidRDefault="00E866C7" w:rsidP="00D74530">
      <w:pPr>
        <w:jc w:val="center"/>
        <w:rPr>
          <w:sz w:val="28"/>
          <w:szCs w:val="28"/>
        </w:rPr>
      </w:pPr>
      <w:r w:rsidRPr="00644BFC">
        <w:rPr>
          <w:sz w:val="28"/>
          <w:szCs w:val="28"/>
        </w:rPr>
        <w:t>F</w:t>
      </w:r>
      <w:r w:rsidR="00D74530" w:rsidRPr="00644BFC">
        <w:rPr>
          <w:sz w:val="28"/>
          <w:szCs w:val="28"/>
        </w:rPr>
        <w:t xml:space="preserve">or </w:t>
      </w:r>
      <w:r w:rsidR="000A20AA" w:rsidRPr="00644BFC">
        <w:rPr>
          <w:sz w:val="28"/>
          <w:szCs w:val="28"/>
        </w:rPr>
        <w:t>konkurranse med forhandling</w:t>
      </w:r>
      <w:r w:rsidR="00D74530" w:rsidRPr="00644BFC">
        <w:rPr>
          <w:sz w:val="28"/>
          <w:szCs w:val="28"/>
        </w:rPr>
        <w:t xml:space="preserve"> (over EØS-terskelverdi) ved anskaffing av </w:t>
      </w:r>
      <w:r w:rsidR="00DA345E" w:rsidRPr="00644BFC">
        <w:rPr>
          <w:sz w:val="28"/>
          <w:szCs w:val="28"/>
        </w:rPr>
        <w:t xml:space="preserve">Reklamebyråtenester </w:t>
      </w:r>
    </w:p>
    <w:p w14:paraId="71B4FEC6" w14:textId="738B4B33" w:rsidR="00D74530" w:rsidRPr="00644BFC" w:rsidRDefault="00DA345E" w:rsidP="00D74530">
      <w:pPr>
        <w:jc w:val="center"/>
        <w:rPr>
          <w:sz w:val="28"/>
          <w:szCs w:val="28"/>
        </w:rPr>
      </w:pPr>
      <w:r w:rsidRPr="00644BFC">
        <w:rPr>
          <w:sz w:val="28"/>
          <w:szCs w:val="28"/>
        </w:rPr>
        <w:t>Skyss 2026</w:t>
      </w:r>
    </w:p>
    <w:p w14:paraId="650DF606" w14:textId="77777777" w:rsidR="00526E5A" w:rsidRPr="00644BFC" w:rsidRDefault="00526E5A" w:rsidP="00D74530">
      <w:pPr>
        <w:jc w:val="center"/>
        <w:rPr>
          <w:sz w:val="28"/>
          <w:szCs w:val="28"/>
        </w:rPr>
      </w:pPr>
    </w:p>
    <w:p w14:paraId="35CE56A4" w14:textId="77777777" w:rsidR="00526E5A" w:rsidRPr="00644BFC" w:rsidRDefault="00526E5A" w:rsidP="00D74530">
      <w:pPr>
        <w:jc w:val="center"/>
        <w:rPr>
          <w:sz w:val="28"/>
          <w:szCs w:val="28"/>
        </w:rPr>
      </w:pPr>
    </w:p>
    <w:p w14:paraId="479EE086" w14:textId="77777777" w:rsidR="00D74530" w:rsidRPr="00644BFC" w:rsidRDefault="00D74530" w:rsidP="00D74530">
      <w:pPr>
        <w:jc w:val="center"/>
        <w:rPr>
          <w:sz w:val="28"/>
          <w:szCs w:val="28"/>
        </w:rPr>
      </w:pPr>
    </w:p>
    <w:p w14:paraId="011E8F44" w14:textId="64C563F8" w:rsidR="00D74530" w:rsidRPr="00644BFC" w:rsidRDefault="00E72A1D" w:rsidP="00E72A1D">
      <w:pPr>
        <w:jc w:val="center"/>
        <w:rPr>
          <w:lang w:eastAsia="nb-NO"/>
        </w:rPr>
      </w:pPr>
      <w:r w:rsidRPr="006853AA">
        <w:rPr>
          <w:sz w:val="28"/>
          <w:szCs w:val="28"/>
        </w:rPr>
        <w:t>SKYSS/26/17</w:t>
      </w:r>
    </w:p>
    <w:p w14:paraId="0C6AE69E" w14:textId="77777777" w:rsidR="00781765" w:rsidRPr="00644BFC" w:rsidRDefault="00781765" w:rsidP="00295CA6">
      <w:pPr>
        <w:pStyle w:val="INNH1"/>
        <w:rPr>
          <w:lang w:val="nn-NO"/>
        </w:rPr>
      </w:pPr>
      <w:r w:rsidRPr="00644BFC">
        <w:rPr>
          <w:lang w:val="nn-NO"/>
        </w:rPr>
        <w:br w:type="page"/>
      </w:r>
    </w:p>
    <w:sdt>
      <w:sdtPr>
        <w:rPr>
          <w:rFonts w:eastAsiaTheme="minorEastAsia" w:cs="Times New Roman"/>
          <w:b w:val="0"/>
          <w:sz w:val="22"/>
          <w:szCs w:val="22"/>
          <w:lang w:val="nn-NO" w:eastAsia="nn-NO"/>
        </w:rPr>
        <w:id w:val="1018808566"/>
        <w:docPartObj>
          <w:docPartGallery w:val="Table of Contents"/>
          <w:docPartUnique/>
        </w:docPartObj>
      </w:sdtPr>
      <w:sdtContent>
        <w:p w14:paraId="265D79EF" w14:textId="6A93B729" w:rsidR="00644BFC" w:rsidRPr="00B65700" w:rsidRDefault="00CB2DFA">
          <w:pPr>
            <w:pStyle w:val="INNH1"/>
            <w:rPr>
              <w:rFonts w:asciiTheme="minorHAnsi" w:eastAsiaTheme="minorEastAsia" w:hAnsiTheme="minorHAnsi" w:cstheme="minorBidi"/>
              <w:b w:val="0"/>
              <w:noProof/>
              <w:kern w:val="2"/>
              <w:sz w:val="22"/>
              <w:szCs w:val="22"/>
              <w14:ligatures w14:val="standardContextual"/>
            </w:rPr>
          </w:pPr>
          <w:r w:rsidRPr="00644BFC">
            <w:rPr>
              <w:sz w:val="22"/>
              <w:szCs w:val="22"/>
              <w:lang w:val="nn-NO"/>
            </w:rPr>
            <w:fldChar w:fldCharType="begin"/>
          </w:r>
          <w:r w:rsidRPr="00644BFC">
            <w:rPr>
              <w:sz w:val="22"/>
              <w:szCs w:val="22"/>
              <w:lang w:val="nn-NO"/>
            </w:rPr>
            <w:instrText xml:space="preserve"> TOC \o "1-3" \h \z \u </w:instrText>
          </w:r>
          <w:r w:rsidRPr="00644BFC">
            <w:rPr>
              <w:sz w:val="22"/>
              <w:szCs w:val="22"/>
              <w:lang w:val="nn-NO"/>
            </w:rPr>
            <w:fldChar w:fldCharType="separate"/>
          </w:r>
          <w:hyperlink w:anchor="_Toc232070926" w:history="1">
            <w:r w:rsidR="00644BFC" w:rsidRPr="00B65700">
              <w:rPr>
                <w:rStyle w:val="Hyperkobling"/>
                <w:noProof/>
                <w:sz w:val="22"/>
                <w:szCs w:val="22"/>
              </w:rPr>
              <w:t>1</w:t>
            </w:r>
            <w:r w:rsidR="00644BFC" w:rsidRPr="00B65700">
              <w:rPr>
                <w:rFonts w:asciiTheme="minorHAnsi" w:eastAsiaTheme="minorEastAsia" w:hAnsiTheme="minorHAnsi" w:cstheme="minorBidi"/>
                <w:b w:val="0"/>
                <w:noProof/>
                <w:kern w:val="2"/>
                <w:sz w:val="22"/>
                <w:szCs w:val="22"/>
                <w14:ligatures w14:val="standardContextual"/>
              </w:rPr>
              <w:tab/>
            </w:r>
            <w:r w:rsidR="00644BFC" w:rsidRPr="00B65700">
              <w:rPr>
                <w:rStyle w:val="Hyperkobling"/>
                <w:noProof/>
                <w:sz w:val="22"/>
                <w:szCs w:val="22"/>
              </w:rPr>
              <w:t>GENERELL SKILDRING</w:t>
            </w:r>
            <w:r w:rsidR="00644BFC" w:rsidRPr="00B65700">
              <w:rPr>
                <w:noProof/>
                <w:webHidden/>
                <w:sz w:val="22"/>
                <w:szCs w:val="22"/>
              </w:rPr>
              <w:tab/>
            </w:r>
            <w:r w:rsidR="00644BFC" w:rsidRPr="00B65700">
              <w:rPr>
                <w:noProof/>
                <w:webHidden/>
                <w:sz w:val="22"/>
                <w:szCs w:val="22"/>
              </w:rPr>
              <w:fldChar w:fldCharType="begin"/>
            </w:r>
            <w:r w:rsidR="00644BFC" w:rsidRPr="00B65700">
              <w:rPr>
                <w:noProof/>
                <w:webHidden/>
                <w:sz w:val="22"/>
                <w:szCs w:val="22"/>
              </w:rPr>
              <w:instrText xml:space="preserve"> PAGEREF _Toc232070926 \h </w:instrText>
            </w:r>
            <w:r w:rsidR="00644BFC" w:rsidRPr="00B65700">
              <w:rPr>
                <w:noProof/>
                <w:webHidden/>
                <w:sz w:val="22"/>
                <w:szCs w:val="22"/>
              </w:rPr>
            </w:r>
            <w:r w:rsidR="00644BFC" w:rsidRPr="00B65700">
              <w:rPr>
                <w:noProof/>
                <w:webHidden/>
                <w:sz w:val="22"/>
                <w:szCs w:val="22"/>
              </w:rPr>
              <w:fldChar w:fldCharType="separate"/>
            </w:r>
            <w:r w:rsidR="00644BFC" w:rsidRPr="00B65700">
              <w:rPr>
                <w:noProof/>
                <w:webHidden/>
                <w:sz w:val="22"/>
                <w:szCs w:val="22"/>
              </w:rPr>
              <w:t>4</w:t>
            </w:r>
            <w:r w:rsidR="00644BFC" w:rsidRPr="00B65700">
              <w:rPr>
                <w:noProof/>
                <w:webHidden/>
                <w:sz w:val="22"/>
                <w:szCs w:val="22"/>
              </w:rPr>
              <w:fldChar w:fldCharType="end"/>
            </w:r>
          </w:hyperlink>
        </w:p>
        <w:p w14:paraId="6B1B8CC7" w14:textId="0A6295BF"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27" w:history="1">
            <w:r w:rsidRPr="00B65700">
              <w:rPr>
                <w:rStyle w:val="Hyperkobling"/>
                <w:noProof/>
              </w:rPr>
              <w:t>1.1</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Oppdragsgjevar</w:t>
            </w:r>
            <w:r w:rsidRPr="00B65700">
              <w:rPr>
                <w:noProof/>
                <w:webHidden/>
              </w:rPr>
              <w:tab/>
            </w:r>
            <w:r w:rsidRPr="00B65700">
              <w:rPr>
                <w:noProof/>
                <w:webHidden/>
              </w:rPr>
              <w:fldChar w:fldCharType="begin"/>
            </w:r>
            <w:r w:rsidRPr="00B65700">
              <w:rPr>
                <w:noProof/>
                <w:webHidden/>
              </w:rPr>
              <w:instrText xml:space="preserve"> PAGEREF _Toc232070927 \h </w:instrText>
            </w:r>
            <w:r w:rsidRPr="00B65700">
              <w:rPr>
                <w:noProof/>
                <w:webHidden/>
              </w:rPr>
            </w:r>
            <w:r w:rsidRPr="00B65700">
              <w:rPr>
                <w:noProof/>
                <w:webHidden/>
              </w:rPr>
              <w:fldChar w:fldCharType="separate"/>
            </w:r>
            <w:r w:rsidRPr="00B65700">
              <w:rPr>
                <w:noProof/>
                <w:webHidden/>
              </w:rPr>
              <w:t>4</w:t>
            </w:r>
            <w:r w:rsidRPr="00B65700">
              <w:rPr>
                <w:noProof/>
                <w:webHidden/>
              </w:rPr>
              <w:fldChar w:fldCharType="end"/>
            </w:r>
          </w:hyperlink>
        </w:p>
        <w:p w14:paraId="1AF4AF06" w14:textId="341B4A19"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28" w:history="1">
            <w:r w:rsidRPr="00B65700">
              <w:rPr>
                <w:rStyle w:val="Hyperkobling"/>
                <w:noProof/>
              </w:rPr>
              <w:t>1.2</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Kontaktpunkt</w:t>
            </w:r>
            <w:r w:rsidRPr="00B65700">
              <w:rPr>
                <w:noProof/>
                <w:webHidden/>
              </w:rPr>
              <w:tab/>
            </w:r>
            <w:r w:rsidRPr="00B65700">
              <w:rPr>
                <w:noProof/>
                <w:webHidden/>
              </w:rPr>
              <w:fldChar w:fldCharType="begin"/>
            </w:r>
            <w:r w:rsidRPr="00B65700">
              <w:rPr>
                <w:noProof/>
                <w:webHidden/>
              </w:rPr>
              <w:instrText xml:space="preserve"> PAGEREF _Toc232070928 \h </w:instrText>
            </w:r>
            <w:r w:rsidRPr="00B65700">
              <w:rPr>
                <w:noProof/>
                <w:webHidden/>
              </w:rPr>
            </w:r>
            <w:r w:rsidRPr="00B65700">
              <w:rPr>
                <w:noProof/>
                <w:webHidden/>
              </w:rPr>
              <w:fldChar w:fldCharType="separate"/>
            </w:r>
            <w:r w:rsidRPr="00B65700">
              <w:rPr>
                <w:noProof/>
                <w:webHidden/>
              </w:rPr>
              <w:t>5</w:t>
            </w:r>
            <w:r w:rsidRPr="00B65700">
              <w:rPr>
                <w:noProof/>
                <w:webHidden/>
              </w:rPr>
              <w:fldChar w:fldCharType="end"/>
            </w:r>
          </w:hyperlink>
        </w:p>
        <w:p w14:paraId="37EB2F0E" w14:textId="2B2FDFE9"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29" w:history="1">
            <w:r w:rsidRPr="00B65700">
              <w:rPr>
                <w:rStyle w:val="Hyperkobling"/>
                <w:noProof/>
              </w:rPr>
              <w:t>1.3</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Føremål- og omfang</w:t>
            </w:r>
            <w:r w:rsidRPr="00B65700">
              <w:rPr>
                <w:noProof/>
                <w:webHidden/>
              </w:rPr>
              <w:tab/>
            </w:r>
            <w:r w:rsidRPr="00B65700">
              <w:rPr>
                <w:noProof/>
                <w:webHidden/>
              </w:rPr>
              <w:fldChar w:fldCharType="begin"/>
            </w:r>
            <w:r w:rsidRPr="00B65700">
              <w:rPr>
                <w:noProof/>
                <w:webHidden/>
              </w:rPr>
              <w:instrText xml:space="preserve"> PAGEREF _Toc232070929 \h </w:instrText>
            </w:r>
            <w:r w:rsidRPr="00B65700">
              <w:rPr>
                <w:noProof/>
                <w:webHidden/>
              </w:rPr>
            </w:r>
            <w:r w:rsidRPr="00B65700">
              <w:rPr>
                <w:noProof/>
                <w:webHidden/>
              </w:rPr>
              <w:fldChar w:fldCharType="separate"/>
            </w:r>
            <w:r w:rsidRPr="00B65700">
              <w:rPr>
                <w:noProof/>
                <w:webHidden/>
              </w:rPr>
              <w:t>5</w:t>
            </w:r>
            <w:r w:rsidRPr="00B65700">
              <w:rPr>
                <w:noProof/>
                <w:webHidden/>
              </w:rPr>
              <w:fldChar w:fldCharType="end"/>
            </w:r>
          </w:hyperlink>
        </w:p>
        <w:p w14:paraId="5478F690" w14:textId="33B0D2E2"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30" w:history="1">
            <w:r w:rsidRPr="00B65700">
              <w:rPr>
                <w:rStyle w:val="Hyperkobling"/>
                <w:noProof/>
                <w:szCs w:val="22"/>
              </w:rPr>
              <w:t>1.3.1</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Føremål</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_Toc232070930 \h </w:instrText>
            </w:r>
            <w:r w:rsidRPr="00B65700">
              <w:rPr>
                <w:noProof/>
                <w:webHidden/>
                <w:szCs w:val="22"/>
              </w:rPr>
            </w:r>
            <w:r w:rsidRPr="00B65700">
              <w:rPr>
                <w:noProof/>
                <w:webHidden/>
                <w:szCs w:val="22"/>
              </w:rPr>
              <w:fldChar w:fldCharType="separate"/>
            </w:r>
            <w:r w:rsidRPr="00B65700">
              <w:rPr>
                <w:noProof/>
                <w:webHidden/>
                <w:szCs w:val="22"/>
              </w:rPr>
              <w:t>5</w:t>
            </w:r>
            <w:r w:rsidRPr="00B65700">
              <w:rPr>
                <w:noProof/>
                <w:webHidden/>
                <w:szCs w:val="22"/>
              </w:rPr>
              <w:fldChar w:fldCharType="end"/>
            </w:r>
          </w:hyperlink>
        </w:p>
        <w:p w14:paraId="3F97E148" w14:textId="38F02F33"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31" w:history="1">
            <w:r w:rsidRPr="00B65700">
              <w:rPr>
                <w:rStyle w:val="Hyperkobling"/>
                <w:noProof/>
                <w:szCs w:val="22"/>
              </w:rPr>
              <w:t>1.3.2</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Verdi og omfang</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_Toc232070931 \h </w:instrText>
            </w:r>
            <w:r w:rsidRPr="00B65700">
              <w:rPr>
                <w:noProof/>
                <w:webHidden/>
                <w:szCs w:val="22"/>
              </w:rPr>
            </w:r>
            <w:r w:rsidRPr="00B65700">
              <w:rPr>
                <w:noProof/>
                <w:webHidden/>
                <w:szCs w:val="22"/>
              </w:rPr>
              <w:fldChar w:fldCharType="separate"/>
            </w:r>
            <w:r w:rsidRPr="00B65700">
              <w:rPr>
                <w:noProof/>
                <w:webHidden/>
                <w:szCs w:val="22"/>
              </w:rPr>
              <w:t>6</w:t>
            </w:r>
            <w:r w:rsidRPr="00B65700">
              <w:rPr>
                <w:noProof/>
                <w:webHidden/>
                <w:szCs w:val="22"/>
              </w:rPr>
              <w:fldChar w:fldCharType="end"/>
            </w:r>
          </w:hyperlink>
        </w:p>
        <w:p w14:paraId="40AA615F" w14:textId="116C58A6"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32" w:history="1">
            <w:r w:rsidRPr="00B65700">
              <w:rPr>
                <w:rStyle w:val="Hyperkobling"/>
                <w:noProof/>
                <w:szCs w:val="22"/>
              </w:rPr>
              <w:t>1.3.3</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Andre sentrale dokument</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_Toc232070932 \h </w:instrText>
            </w:r>
            <w:r w:rsidRPr="00B65700">
              <w:rPr>
                <w:noProof/>
                <w:webHidden/>
                <w:szCs w:val="22"/>
              </w:rPr>
            </w:r>
            <w:r w:rsidRPr="00B65700">
              <w:rPr>
                <w:noProof/>
                <w:webHidden/>
                <w:szCs w:val="22"/>
              </w:rPr>
              <w:fldChar w:fldCharType="separate"/>
            </w:r>
            <w:r w:rsidRPr="00B65700">
              <w:rPr>
                <w:noProof/>
                <w:webHidden/>
                <w:szCs w:val="22"/>
              </w:rPr>
              <w:t>6</w:t>
            </w:r>
            <w:r w:rsidRPr="00B65700">
              <w:rPr>
                <w:noProof/>
                <w:webHidden/>
                <w:szCs w:val="22"/>
              </w:rPr>
              <w:fldChar w:fldCharType="end"/>
            </w:r>
          </w:hyperlink>
        </w:p>
        <w:p w14:paraId="636647A9" w14:textId="5D369A24"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33" w:history="1">
            <w:r w:rsidRPr="00B65700">
              <w:rPr>
                <w:rStyle w:val="Hyperkobling"/>
                <w:noProof/>
              </w:rPr>
              <w:t>1.4</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Viktige datoar</w:t>
            </w:r>
            <w:r w:rsidRPr="00B65700">
              <w:rPr>
                <w:noProof/>
                <w:webHidden/>
              </w:rPr>
              <w:tab/>
            </w:r>
            <w:r w:rsidRPr="00B65700">
              <w:rPr>
                <w:noProof/>
                <w:webHidden/>
              </w:rPr>
              <w:fldChar w:fldCharType="begin"/>
            </w:r>
            <w:r w:rsidRPr="00B65700">
              <w:rPr>
                <w:noProof/>
                <w:webHidden/>
              </w:rPr>
              <w:instrText xml:space="preserve"> PAGEREF _Toc232070933 \h </w:instrText>
            </w:r>
            <w:r w:rsidRPr="00B65700">
              <w:rPr>
                <w:noProof/>
                <w:webHidden/>
              </w:rPr>
            </w:r>
            <w:r w:rsidRPr="00B65700">
              <w:rPr>
                <w:noProof/>
                <w:webHidden/>
              </w:rPr>
              <w:fldChar w:fldCharType="separate"/>
            </w:r>
            <w:r w:rsidRPr="00B65700">
              <w:rPr>
                <w:noProof/>
                <w:webHidden/>
              </w:rPr>
              <w:t>6</w:t>
            </w:r>
            <w:r w:rsidRPr="00B65700">
              <w:rPr>
                <w:noProof/>
                <w:webHidden/>
              </w:rPr>
              <w:fldChar w:fldCharType="end"/>
            </w:r>
          </w:hyperlink>
        </w:p>
        <w:p w14:paraId="65D8098A" w14:textId="0B507C26"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34" w:history="1">
            <w:r w:rsidRPr="00B65700">
              <w:rPr>
                <w:rStyle w:val="Hyperkobling"/>
                <w:noProof/>
                <w:szCs w:val="22"/>
              </w:rPr>
              <w:t>1.4.1</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Aktivitetar kvalifikasjonsfase</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_Toc232070934 \h </w:instrText>
            </w:r>
            <w:r w:rsidRPr="00B65700">
              <w:rPr>
                <w:noProof/>
                <w:webHidden/>
                <w:szCs w:val="22"/>
              </w:rPr>
            </w:r>
            <w:r w:rsidRPr="00B65700">
              <w:rPr>
                <w:noProof/>
                <w:webHidden/>
                <w:szCs w:val="22"/>
              </w:rPr>
              <w:fldChar w:fldCharType="separate"/>
            </w:r>
            <w:r w:rsidRPr="00B65700">
              <w:rPr>
                <w:noProof/>
                <w:webHidden/>
                <w:szCs w:val="22"/>
              </w:rPr>
              <w:t>6</w:t>
            </w:r>
            <w:r w:rsidRPr="00B65700">
              <w:rPr>
                <w:noProof/>
                <w:webHidden/>
                <w:szCs w:val="22"/>
              </w:rPr>
              <w:fldChar w:fldCharType="end"/>
            </w:r>
          </w:hyperlink>
        </w:p>
        <w:p w14:paraId="2BF2E999" w14:textId="00C34354"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35" w:history="1">
            <w:r w:rsidRPr="00B65700">
              <w:rPr>
                <w:rStyle w:val="Hyperkobling"/>
                <w:noProof/>
                <w:szCs w:val="22"/>
              </w:rPr>
              <w:t>1.4.2</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Aktivitetar konkurransefase</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_Toc232070935 \h </w:instrText>
            </w:r>
            <w:r w:rsidRPr="00B65700">
              <w:rPr>
                <w:noProof/>
                <w:webHidden/>
                <w:szCs w:val="22"/>
              </w:rPr>
            </w:r>
            <w:r w:rsidRPr="00B65700">
              <w:rPr>
                <w:noProof/>
                <w:webHidden/>
                <w:szCs w:val="22"/>
              </w:rPr>
              <w:fldChar w:fldCharType="separate"/>
            </w:r>
            <w:r w:rsidRPr="00B65700">
              <w:rPr>
                <w:noProof/>
                <w:webHidden/>
                <w:szCs w:val="22"/>
              </w:rPr>
              <w:t>6</w:t>
            </w:r>
            <w:r w:rsidRPr="00B65700">
              <w:rPr>
                <w:noProof/>
                <w:webHidden/>
                <w:szCs w:val="22"/>
              </w:rPr>
              <w:fldChar w:fldCharType="end"/>
            </w:r>
          </w:hyperlink>
        </w:p>
        <w:p w14:paraId="20F84CBB" w14:textId="720D8CCF"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36" w:history="1">
            <w:r w:rsidRPr="00B65700">
              <w:rPr>
                <w:rStyle w:val="Hyperkobling"/>
                <w:noProof/>
              </w:rPr>
              <w:t>1.5</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Oppbygginga av konkurransegrunnlaget</w:t>
            </w:r>
            <w:r w:rsidRPr="00B65700">
              <w:rPr>
                <w:noProof/>
                <w:webHidden/>
              </w:rPr>
              <w:tab/>
            </w:r>
            <w:r w:rsidRPr="00B65700">
              <w:rPr>
                <w:noProof/>
                <w:webHidden/>
              </w:rPr>
              <w:fldChar w:fldCharType="begin"/>
            </w:r>
            <w:r w:rsidRPr="00B65700">
              <w:rPr>
                <w:noProof/>
                <w:webHidden/>
              </w:rPr>
              <w:instrText xml:space="preserve"> PAGEREF _Toc232070936 \h </w:instrText>
            </w:r>
            <w:r w:rsidRPr="00B65700">
              <w:rPr>
                <w:noProof/>
                <w:webHidden/>
              </w:rPr>
            </w:r>
            <w:r w:rsidRPr="00B65700">
              <w:rPr>
                <w:noProof/>
                <w:webHidden/>
              </w:rPr>
              <w:fldChar w:fldCharType="separate"/>
            </w:r>
            <w:r w:rsidRPr="00B65700">
              <w:rPr>
                <w:noProof/>
                <w:webHidden/>
              </w:rPr>
              <w:t>7</w:t>
            </w:r>
            <w:r w:rsidRPr="00B65700">
              <w:rPr>
                <w:noProof/>
                <w:webHidden/>
              </w:rPr>
              <w:fldChar w:fldCharType="end"/>
            </w:r>
          </w:hyperlink>
        </w:p>
        <w:p w14:paraId="70A4539C" w14:textId="7FE04BE3" w:rsidR="00644BFC" w:rsidRPr="00B65700" w:rsidRDefault="00644BFC">
          <w:pPr>
            <w:pStyle w:val="INNH1"/>
            <w:tabs>
              <w:tab w:val="left" w:pos="1754"/>
            </w:tabs>
            <w:rPr>
              <w:rFonts w:asciiTheme="minorHAnsi" w:eastAsiaTheme="minorEastAsia" w:hAnsiTheme="minorHAnsi" w:cstheme="minorBidi"/>
              <w:b w:val="0"/>
              <w:noProof/>
              <w:kern w:val="2"/>
              <w:sz w:val="22"/>
              <w:szCs w:val="22"/>
              <w14:ligatures w14:val="standardContextual"/>
            </w:rPr>
          </w:pPr>
          <w:hyperlink w:anchor="_Toc232070937" w:history="1">
            <w:r w:rsidRPr="00B65700">
              <w:rPr>
                <w:rStyle w:val="Hyperkobling"/>
                <w:noProof/>
                <w:sz w:val="22"/>
                <w:szCs w:val="22"/>
              </w:rPr>
              <w:t>2</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REGLAR FOR GJENNOMFØRING AV KONKURRANSEN</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_Toc232070937 \h </w:instrText>
            </w:r>
            <w:r w:rsidRPr="00B65700">
              <w:rPr>
                <w:noProof/>
                <w:webHidden/>
                <w:sz w:val="22"/>
                <w:szCs w:val="22"/>
              </w:rPr>
            </w:r>
            <w:r w:rsidRPr="00B65700">
              <w:rPr>
                <w:noProof/>
                <w:webHidden/>
                <w:sz w:val="22"/>
                <w:szCs w:val="22"/>
              </w:rPr>
              <w:fldChar w:fldCharType="separate"/>
            </w:r>
            <w:r w:rsidRPr="00B65700">
              <w:rPr>
                <w:noProof/>
                <w:webHidden/>
                <w:sz w:val="22"/>
                <w:szCs w:val="22"/>
              </w:rPr>
              <w:t>8</w:t>
            </w:r>
            <w:r w:rsidRPr="00B65700">
              <w:rPr>
                <w:noProof/>
                <w:webHidden/>
                <w:sz w:val="22"/>
                <w:szCs w:val="22"/>
              </w:rPr>
              <w:fldChar w:fldCharType="end"/>
            </w:r>
          </w:hyperlink>
        </w:p>
        <w:p w14:paraId="6B2871EB" w14:textId="6ADC56F7"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38" w:history="1">
            <w:r w:rsidRPr="00B65700">
              <w:rPr>
                <w:rStyle w:val="Hyperkobling"/>
                <w:noProof/>
              </w:rPr>
              <w:t>2.1</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Anskaffingsprosedyre</w:t>
            </w:r>
            <w:r w:rsidRPr="00B65700">
              <w:rPr>
                <w:noProof/>
                <w:webHidden/>
              </w:rPr>
              <w:tab/>
            </w:r>
            <w:r w:rsidRPr="00B65700">
              <w:rPr>
                <w:noProof/>
                <w:webHidden/>
              </w:rPr>
              <w:fldChar w:fldCharType="begin"/>
            </w:r>
            <w:r w:rsidRPr="00B65700">
              <w:rPr>
                <w:noProof/>
                <w:webHidden/>
              </w:rPr>
              <w:instrText xml:space="preserve"> PAGEREF _Toc232070938 \h </w:instrText>
            </w:r>
            <w:r w:rsidRPr="00B65700">
              <w:rPr>
                <w:noProof/>
                <w:webHidden/>
              </w:rPr>
            </w:r>
            <w:r w:rsidRPr="00B65700">
              <w:rPr>
                <w:noProof/>
                <w:webHidden/>
              </w:rPr>
              <w:fldChar w:fldCharType="separate"/>
            </w:r>
            <w:r w:rsidRPr="00B65700">
              <w:rPr>
                <w:noProof/>
                <w:webHidden/>
              </w:rPr>
              <w:t>8</w:t>
            </w:r>
            <w:r w:rsidRPr="00B65700">
              <w:rPr>
                <w:noProof/>
                <w:webHidden/>
              </w:rPr>
              <w:fldChar w:fldCharType="end"/>
            </w:r>
          </w:hyperlink>
        </w:p>
        <w:p w14:paraId="09A73418" w14:textId="21F5860F"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39" w:history="1">
            <w:r w:rsidRPr="00B65700">
              <w:rPr>
                <w:rStyle w:val="Hyperkobling"/>
                <w:noProof/>
              </w:rPr>
              <w:t>2.2</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Anskaffing - to fasar</w:t>
            </w:r>
            <w:r w:rsidRPr="00B65700">
              <w:rPr>
                <w:noProof/>
                <w:webHidden/>
              </w:rPr>
              <w:tab/>
            </w:r>
            <w:r w:rsidRPr="00B65700">
              <w:rPr>
                <w:noProof/>
                <w:webHidden/>
              </w:rPr>
              <w:fldChar w:fldCharType="begin"/>
            </w:r>
            <w:r w:rsidRPr="00B65700">
              <w:rPr>
                <w:noProof/>
                <w:webHidden/>
              </w:rPr>
              <w:instrText xml:space="preserve"> PAGEREF _Toc232070939 \h </w:instrText>
            </w:r>
            <w:r w:rsidRPr="00B65700">
              <w:rPr>
                <w:noProof/>
                <w:webHidden/>
              </w:rPr>
            </w:r>
            <w:r w:rsidRPr="00B65700">
              <w:rPr>
                <w:noProof/>
                <w:webHidden/>
              </w:rPr>
              <w:fldChar w:fldCharType="separate"/>
            </w:r>
            <w:r w:rsidRPr="00B65700">
              <w:rPr>
                <w:noProof/>
                <w:webHidden/>
              </w:rPr>
              <w:t>8</w:t>
            </w:r>
            <w:r w:rsidRPr="00B65700">
              <w:rPr>
                <w:noProof/>
                <w:webHidden/>
              </w:rPr>
              <w:fldChar w:fldCharType="end"/>
            </w:r>
          </w:hyperlink>
        </w:p>
        <w:p w14:paraId="6E862999" w14:textId="10B704D5"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40" w:history="1">
            <w:r w:rsidRPr="00B65700">
              <w:rPr>
                <w:rStyle w:val="Hyperkobling"/>
                <w:noProof/>
                <w:szCs w:val="22"/>
              </w:rPr>
              <w:t>2.2.1</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Kvalifikasjonsfase</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_Toc232070940 \h </w:instrText>
            </w:r>
            <w:r w:rsidRPr="00B65700">
              <w:rPr>
                <w:noProof/>
                <w:webHidden/>
                <w:szCs w:val="22"/>
              </w:rPr>
            </w:r>
            <w:r w:rsidRPr="00B65700">
              <w:rPr>
                <w:noProof/>
                <w:webHidden/>
                <w:szCs w:val="22"/>
              </w:rPr>
              <w:fldChar w:fldCharType="separate"/>
            </w:r>
            <w:r w:rsidRPr="00B65700">
              <w:rPr>
                <w:noProof/>
                <w:webHidden/>
                <w:szCs w:val="22"/>
              </w:rPr>
              <w:t>8</w:t>
            </w:r>
            <w:r w:rsidRPr="00B65700">
              <w:rPr>
                <w:noProof/>
                <w:webHidden/>
                <w:szCs w:val="22"/>
              </w:rPr>
              <w:fldChar w:fldCharType="end"/>
            </w:r>
          </w:hyperlink>
        </w:p>
        <w:p w14:paraId="2BF6CB38" w14:textId="530192CA"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41" w:history="1">
            <w:r w:rsidRPr="00B65700">
              <w:rPr>
                <w:rStyle w:val="Hyperkobling"/>
                <w:noProof/>
                <w:szCs w:val="22"/>
              </w:rPr>
              <w:t>2.2.2</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Tilbodsfase</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_Toc232070941 \h </w:instrText>
            </w:r>
            <w:r w:rsidRPr="00B65700">
              <w:rPr>
                <w:noProof/>
                <w:webHidden/>
                <w:szCs w:val="22"/>
              </w:rPr>
            </w:r>
            <w:r w:rsidRPr="00B65700">
              <w:rPr>
                <w:noProof/>
                <w:webHidden/>
                <w:szCs w:val="22"/>
              </w:rPr>
              <w:fldChar w:fldCharType="separate"/>
            </w:r>
            <w:r w:rsidRPr="00B65700">
              <w:rPr>
                <w:noProof/>
                <w:webHidden/>
                <w:szCs w:val="22"/>
              </w:rPr>
              <w:t>8</w:t>
            </w:r>
            <w:r w:rsidRPr="00B65700">
              <w:rPr>
                <w:noProof/>
                <w:webHidden/>
                <w:szCs w:val="22"/>
              </w:rPr>
              <w:fldChar w:fldCharType="end"/>
            </w:r>
          </w:hyperlink>
        </w:p>
        <w:p w14:paraId="35DEE7E7" w14:textId="26DD3929"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2" w:history="1">
            <w:r w:rsidRPr="00B65700">
              <w:rPr>
                <w:rStyle w:val="Hyperkobling"/>
                <w:noProof/>
              </w:rPr>
              <w:t>2.3</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Klima- og miljøomsyn i anskaffinga</w:t>
            </w:r>
            <w:r w:rsidRPr="00B65700">
              <w:rPr>
                <w:noProof/>
                <w:webHidden/>
              </w:rPr>
              <w:tab/>
            </w:r>
            <w:r w:rsidRPr="00B65700">
              <w:rPr>
                <w:noProof/>
                <w:webHidden/>
              </w:rPr>
              <w:fldChar w:fldCharType="begin"/>
            </w:r>
            <w:r w:rsidRPr="00B65700">
              <w:rPr>
                <w:noProof/>
                <w:webHidden/>
              </w:rPr>
              <w:instrText xml:space="preserve"> PAGEREF _Toc232070942 \h </w:instrText>
            </w:r>
            <w:r w:rsidRPr="00B65700">
              <w:rPr>
                <w:noProof/>
                <w:webHidden/>
              </w:rPr>
            </w:r>
            <w:r w:rsidRPr="00B65700">
              <w:rPr>
                <w:noProof/>
                <w:webHidden/>
              </w:rPr>
              <w:fldChar w:fldCharType="separate"/>
            </w:r>
            <w:r w:rsidRPr="00B65700">
              <w:rPr>
                <w:noProof/>
                <w:webHidden/>
              </w:rPr>
              <w:t>9</w:t>
            </w:r>
            <w:r w:rsidRPr="00B65700">
              <w:rPr>
                <w:noProof/>
                <w:webHidden/>
              </w:rPr>
              <w:fldChar w:fldCharType="end"/>
            </w:r>
          </w:hyperlink>
        </w:p>
        <w:p w14:paraId="43736A7A" w14:textId="1E22E0A6"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3" w:history="1">
            <w:r w:rsidRPr="00B65700">
              <w:rPr>
                <w:rStyle w:val="Hyperkobling"/>
                <w:noProof/>
              </w:rPr>
              <w:t>2.4</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Sanksjoner mot Russland</w:t>
            </w:r>
            <w:r w:rsidRPr="00B65700">
              <w:rPr>
                <w:noProof/>
                <w:webHidden/>
              </w:rPr>
              <w:tab/>
            </w:r>
            <w:r w:rsidRPr="00B65700">
              <w:rPr>
                <w:noProof/>
                <w:webHidden/>
              </w:rPr>
              <w:fldChar w:fldCharType="begin"/>
            </w:r>
            <w:r w:rsidRPr="00B65700">
              <w:rPr>
                <w:noProof/>
                <w:webHidden/>
              </w:rPr>
              <w:instrText xml:space="preserve"> PAGEREF _Toc232070943 \h </w:instrText>
            </w:r>
            <w:r w:rsidRPr="00B65700">
              <w:rPr>
                <w:noProof/>
                <w:webHidden/>
              </w:rPr>
            </w:r>
            <w:r w:rsidRPr="00B65700">
              <w:rPr>
                <w:noProof/>
                <w:webHidden/>
              </w:rPr>
              <w:fldChar w:fldCharType="separate"/>
            </w:r>
            <w:r w:rsidRPr="00B65700">
              <w:rPr>
                <w:noProof/>
                <w:webHidden/>
              </w:rPr>
              <w:t>9</w:t>
            </w:r>
            <w:r w:rsidRPr="00B65700">
              <w:rPr>
                <w:noProof/>
                <w:webHidden/>
              </w:rPr>
              <w:fldChar w:fldCharType="end"/>
            </w:r>
          </w:hyperlink>
        </w:p>
        <w:p w14:paraId="3DC890D4" w14:textId="144292E2"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4" w:history="1">
            <w:r w:rsidRPr="00B65700">
              <w:rPr>
                <w:rStyle w:val="Hyperkobling"/>
                <w:noProof/>
              </w:rPr>
              <w:t>2.5</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Spørsmål og svar</w:t>
            </w:r>
            <w:r w:rsidRPr="00B65700">
              <w:rPr>
                <w:noProof/>
                <w:webHidden/>
              </w:rPr>
              <w:tab/>
            </w:r>
            <w:r w:rsidRPr="00B65700">
              <w:rPr>
                <w:noProof/>
                <w:webHidden/>
              </w:rPr>
              <w:fldChar w:fldCharType="begin"/>
            </w:r>
            <w:r w:rsidRPr="00B65700">
              <w:rPr>
                <w:noProof/>
                <w:webHidden/>
              </w:rPr>
              <w:instrText xml:space="preserve"> PAGEREF _Toc232070944 \h </w:instrText>
            </w:r>
            <w:r w:rsidRPr="00B65700">
              <w:rPr>
                <w:noProof/>
                <w:webHidden/>
              </w:rPr>
            </w:r>
            <w:r w:rsidRPr="00B65700">
              <w:rPr>
                <w:noProof/>
                <w:webHidden/>
              </w:rPr>
              <w:fldChar w:fldCharType="separate"/>
            </w:r>
            <w:r w:rsidRPr="00B65700">
              <w:rPr>
                <w:noProof/>
                <w:webHidden/>
              </w:rPr>
              <w:t>9</w:t>
            </w:r>
            <w:r w:rsidRPr="00B65700">
              <w:rPr>
                <w:noProof/>
                <w:webHidden/>
              </w:rPr>
              <w:fldChar w:fldCharType="end"/>
            </w:r>
          </w:hyperlink>
        </w:p>
        <w:p w14:paraId="5268EBEF" w14:textId="623A7C12"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5" w:history="1">
            <w:r w:rsidRPr="00B65700">
              <w:rPr>
                <w:rStyle w:val="Hyperkobling"/>
                <w:noProof/>
              </w:rPr>
              <w:t>2.6</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Oppdatering av konkurransegrunnlaget</w:t>
            </w:r>
            <w:r w:rsidRPr="00B65700">
              <w:rPr>
                <w:noProof/>
                <w:webHidden/>
              </w:rPr>
              <w:tab/>
            </w:r>
            <w:r w:rsidRPr="00B65700">
              <w:rPr>
                <w:noProof/>
                <w:webHidden/>
              </w:rPr>
              <w:fldChar w:fldCharType="begin"/>
            </w:r>
            <w:r w:rsidRPr="00B65700">
              <w:rPr>
                <w:noProof/>
                <w:webHidden/>
              </w:rPr>
              <w:instrText xml:space="preserve"> PAGEREF _Toc232070945 \h </w:instrText>
            </w:r>
            <w:r w:rsidRPr="00B65700">
              <w:rPr>
                <w:noProof/>
                <w:webHidden/>
              </w:rPr>
            </w:r>
            <w:r w:rsidRPr="00B65700">
              <w:rPr>
                <w:noProof/>
                <w:webHidden/>
              </w:rPr>
              <w:fldChar w:fldCharType="separate"/>
            </w:r>
            <w:r w:rsidRPr="00B65700">
              <w:rPr>
                <w:noProof/>
                <w:webHidden/>
              </w:rPr>
              <w:t>10</w:t>
            </w:r>
            <w:r w:rsidRPr="00B65700">
              <w:rPr>
                <w:noProof/>
                <w:webHidden/>
              </w:rPr>
              <w:fldChar w:fldCharType="end"/>
            </w:r>
          </w:hyperlink>
        </w:p>
        <w:p w14:paraId="1E2FFE47" w14:textId="14396249"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6" w:history="1">
            <w:r w:rsidRPr="00B65700">
              <w:rPr>
                <w:rStyle w:val="Hyperkobling"/>
                <w:noProof/>
              </w:rPr>
              <w:t>2.7</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Tilleggsopplysningar</w:t>
            </w:r>
            <w:r w:rsidRPr="00B65700">
              <w:rPr>
                <w:noProof/>
                <w:webHidden/>
              </w:rPr>
              <w:tab/>
            </w:r>
            <w:r w:rsidRPr="00B65700">
              <w:rPr>
                <w:noProof/>
                <w:webHidden/>
              </w:rPr>
              <w:fldChar w:fldCharType="begin"/>
            </w:r>
            <w:r w:rsidRPr="00B65700">
              <w:rPr>
                <w:noProof/>
                <w:webHidden/>
              </w:rPr>
              <w:instrText xml:space="preserve"> PAGEREF _Toc232070946 \h </w:instrText>
            </w:r>
            <w:r w:rsidRPr="00B65700">
              <w:rPr>
                <w:noProof/>
                <w:webHidden/>
              </w:rPr>
            </w:r>
            <w:r w:rsidRPr="00B65700">
              <w:rPr>
                <w:noProof/>
                <w:webHidden/>
              </w:rPr>
              <w:fldChar w:fldCharType="separate"/>
            </w:r>
            <w:r w:rsidRPr="00B65700">
              <w:rPr>
                <w:noProof/>
                <w:webHidden/>
              </w:rPr>
              <w:t>10</w:t>
            </w:r>
            <w:r w:rsidRPr="00B65700">
              <w:rPr>
                <w:noProof/>
                <w:webHidden/>
              </w:rPr>
              <w:fldChar w:fldCharType="end"/>
            </w:r>
          </w:hyperlink>
        </w:p>
        <w:p w14:paraId="323AA417" w14:textId="54D8897A"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7" w:history="1">
            <w:r w:rsidRPr="00B65700">
              <w:rPr>
                <w:rStyle w:val="Hyperkobling"/>
                <w:noProof/>
              </w:rPr>
              <w:t>2.8</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Skatteattest</w:t>
            </w:r>
            <w:r w:rsidRPr="00B65700">
              <w:rPr>
                <w:noProof/>
                <w:webHidden/>
              </w:rPr>
              <w:tab/>
            </w:r>
            <w:r w:rsidRPr="00B65700">
              <w:rPr>
                <w:noProof/>
                <w:webHidden/>
              </w:rPr>
              <w:fldChar w:fldCharType="begin"/>
            </w:r>
            <w:r w:rsidRPr="00B65700">
              <w:rPr>
                <w:noProof/>
                <w:webHidden/>
              </w:rPr>
              <w:instrText xml:space="preserve"> PAGEREF _Toc232070947 \h </w:instrText>
            </w:r>
            <w:r w:rsidRPr="00B65700">
              <w:rPr>
                <w:noProof/>
                <w:webHidden/>
              </w:rPr>
            </w:r>
            <w:r w:rsidRPr="00B65700">
              <w:rPr>
                <w:noProof/>
                <w:webHidden/>
              </w:rPr>
              <w:fldChar w:fldCharType="separate"/>
            </w:r>
            <w:r w:rsidRPr="00B65700">
              <w:rPr>
                <w:noProof/>
                <w:webHidden/>
              </w:rPr>
              <w:t>10</w:t>
            </w:r>
            <w:r w:rsidRPr="00B65700">
              <w:rPr>
                <w:noProof/>
                <w:webHidden/>
              </w:rPr>
              <w:fldChar w:fldCharType="end"/>
            </w:r>
          </w:hyperlink>
        </w:p>
        <w:p w14:paraId="0EB5C5F9" w14:textId="460CE7C6"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8" w:history="1">
            <w:r w:rsidRPr="00B65700">
              <w:rPr>
                <w:rStyle w:val="Hyperkobling"/>
                <w:noProof/>
              </w:rPr>
              <w:t>2.9</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Midlertidig forføyning</w:t>
            </w:r>
            <w:r w:rsidRPr="00B65700">
              <w:rPr>
                <w:noProof/>
                <w:webHidden/>
              </w:rPr>
              <w:tab/>
            </w:r>
            <w:r w:rsidRPr="00B65700">
              <w:rPr>
                <w:noProof/>
                <w:webHidden/>
              </w:rPr>
              <w:fldChar w:fldCharType="begin"/>
            </w:r>
            <w:r w:rsidRPr="00B65700">
              <w:rPr>
                <w:noProof/>
                <w:webHidden/>
              </w:rPr>
              <w:instrText xml:space="preserve"> PAGEREF _Toc232070948 \h </w:instrText>
            </w:r>
            <w:r w:rsidRPr="00B65700">
              <w:rPr>
                <w:noProof/>
                <w:webHidden/>
              </w:rPr>
            </w:r>
            <w:r w:rsidRPr="00B65700">
              <w:rPr>
                <w:noProof/>
                <w:webHidden/>
              </w:rPr>
              <w:fldChar w:fldCharType="separate"/>
            </w:r>
            <w:r w:rsidRPr="00B65700">
              <w:rPr>
                <w:noProof/>
                <w:webHidden/>
              </w:rPr>
              <w:t>11</w:t>
            </w:r>
            <w:r w:rsidRPr="00B65700">
              <w:rPr>
                <w:noProof/>
                <w:webHidden/>
              </w:rPr>
              <w:fldChar w:fldCharType="end"/>
            </w:r>
          </w:hyperlink>
        </w:p>
        <w:p w14:paraId="6E789D19" w14:textId="29DBBDAB"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49" w:history="1">
            <w:r w:rsidRPr="00B65700">
              <w:rPr>
                <w:rStyle w:val="Hyperkobling"/>
                <w:noProof/>
              </w:rPr>
              <w:t>2.10</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Deltakingskostnadar for leverandøren</w:t>
            </w:r>
            <w:r w:rsidRPr="00B65700">
              <w:rPr>
                <w:noProof/>
                <w:webHidden/>
              </w:rPr>
              <w:tab/>
            </w:r>
            <w:r w:rsidRPr="00B65700">
              <w:rPr>
                <w:noProof/>
                <w:webHidden/>
              </w:rPr>
              <w:fldChar w:fldCharType="begin"/>
            </w:r>
            <w:r w:rsidRPr="00B65700">
              <w:rPr>
                <w:noProof/>
                <w:webHidden/>
              </w:rPr>
              <w:instrText xml:space="preserve"> PAGEREF _Toc232070949 \h </w:instrText>
            </w:r>
            <w:r w:rsidRPr="00B65700">
              <w:rPr>
                <w:noProof/>
                <w:webHidden/>
              </w:rPr>
            </w:r>
            <w:r w:rsidRPr="00B65700">
              <w:rPr>
                <w:noProof/>
                <w:webHidden/>
              </w:rPr>
              <w:fldChar w:fldCharType="separate"/>
            </w:r>
            <w:r w:rsidRPr="00B65700">
              <w:rPr>
                <w:noProof/>
                <w:webHidden/>
              </w:rPr>
              <w:t>11</w:t>
            </w:r>
            <w:r w:rsidRPr="00B65700">
              <w:rPr>
                <w:noProof/>
                <w:webHidden/>
              </w:rPr>
              <w:fldChar w:fldCharType="end"/>
            </w:r>
          </w:hyperlink>
        </w:p>
        <w:p w14:paraId="242FB867" w14:textId="496B8674" w:rsidR="00644BFC" w:rsidRPr="00B65700" w:rsidRDefault="00644BFC">
          <w:pPr>
            <w:pStyle w:val="INNH1"/>
            <w:rPr>
              <w:rFonts w:asciiTheme="minorHAnsi" w:eastAsiaTheme="minorEastAsia" w:hAnsiTheme="minorHAnsi" w:cstheme="minorBidi"/>
              <w:b w:val="0"/>
              <w:noProof/>
              <w:kern w:val="2"/>
              <w:sz w:val="22"/>
              <w:szCs w:val="22"/>
              <w14:ligatures w14:val="standardContextual"/>
            </w:rPr>
          </w:pPr>
          <w:hyperlink w:anchor="_Toc232070950" w:history="1">
            <w:r w:rsidRPr="00B65700">
              <w:rPr>
                <w:rStyle w:val="Hyperkobling"/>
                <w:noProof/>
                <w:sz w:val="22"/>
                <w:szCs w:val="22"/>
              </w:rPr>
              <w:t>3</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KVALIFIKASJONSKRAV</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_Toc232070950 \h </w:instrText>
            </w:r>
            <w:r w:rsidRPr="00B65700">
              <w:rPr>
                <w:noProof/>
                <w:webHidden/>
                <w:sz w:val="22"/>
                <w:szCs w:val="22"/>
              </w:rPr>
            </w:r>
            <w:r w:rsidRPr="00B65700">
              <w:rPr>
                <w:noProof/>
                <w:webHidden/>
                <w:sz w:val="22"/>
                <w:szCs w:val="22"/>
              </w:rPr>
              <w:fldChar w:fldCharType="separate"/>
            </w:r>
            <w:r w:rsidRPr="00B65700">
              <w:rPr>
                <w:noProof/>
                <w:webHidden/>
                <w:sz w:val="22"/>
                <w:szCs w:val="22"/>
              </w:rPr>
              <w:t>12</w:t>
            </w:r>
            <w:r w:rsidRPr="00B65700">
              <w:rPr>
                <w:noProof/>
                <w:webHidden/>
                <w:sz w:val="22"/>
                <w:szCs w:val="22"/>
              </w:rPr>
              <w:fldChar w:fldCharType="end"/>
            </w:r>
          </w:hyperlink>
        </w:p>
        <w:p w14:paraId="55C205AF" w14:textId="72641E33"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1" w:history="1">
            <w:r w:rsidRPr="00B65700">
              <w:rPr>
                <w:rStyle w:val="Hyperkobling"/>
                <w:noProof/>
              </w:rPr>
              <w:t>3.1</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Generelt</w:t>
            </w:r>
            <w:r w:rsidRPr="00B65700">
              <w:rPr>
                <w:noProof/>
                <w:webHidden/>
              </w:rPr>
              <w:tab/>
            </w:r>
            <w:r w:rsidRPr="00B65700">
              <w:rPr>
                <w:noProof/>
                <w:webHidden/>
              </w:rPr>
              <w:fldChar w:fldCharType="begin"/>
            </w:r>
            <w:r w:rsidRPr="00B65700">
              <w:rPr>
                <w:noProof/>
                <w:webHidden/>
              </w:rPr>
              <w:instrText xml:space="preserve"> PAGEREF _Toc232070951 \h </w:instrText>
            </w:r>
            <w:r w:rsidRPr="00B65700">
              <w:rPr>
                <w:noProof/>
                <w:webHidden/>
              </w:rPr>
            </w:r>
            <w:r w:rsidRPr="00B65700">
              <w:rPr>
                <w:noProof/>
                <w:webHidden/>
              </w:rPr>
              <w:fldChar w:fldCharType="separate"/>
            </w:r>
            <w:r w:rsidRPr="00B65700">
              <w:rPr>
                <w:noProof/>
                <w:webHidden/>
              </w:rPr>
              <w:t>12</w:t>
            </w:r>
            <w:r w:rsidRPr="00B65700">
              <w:rPr>
                <w:noProof/>
                <w:webHidden/>
              </w:rPr>
              <w:fldChar w:fldCharType="end"/>
            </w:r>
          </w:hyperlink>
        </w:p>
        <w:p w14:paraId="0F60E23E" w14:textId="1C5AD55C"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2" w:history="1">
            <w:r w:rsidRPr="00B65700">
              <w:rPr>
                <w:rStyle w:val="Hyperkobling"/>
                <w:noProof/>
              </w:rPr>
              <w:t>3.2</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Nasjonale avvisingsgrunnar</w:t>
            </w:r>
            <w:r w:rsidRPr="00B65700">
              <w:rPr>
                <w:noProof/>
                <w:webHidden/>
              </w:rPr>
              <w:tab/>
            </w:r>
            <w:r w:rsidRPr="00B65700">
              <w:rPr>
                <w:noProof/>
                <w:webHidden/>
              </w:rPr>
              <w:fldChar w:fldCharType="begin"/>
            </w:r>
            <w:r w:rsidRPr="00B65700">
              <w:rPr>
                <w:noProof/>
                <w:webHidden/>
              </w:rPr>
              <w:instrText xml:space="preserve"> PAGEREF _Toc232070952 \h </w:instrText>
            </w:r>
            <w:r w:rsidRPr="00B65700">
              <w:rPr>
                <w:noProof/>
                <w:webHidden/>
              </w:rPr>
            </w:r>
            <w:r w:rsidRPr="00B65700">
              <w:rPr>
                <w:noProof/>
                <w:webHidden/>
              </w:rPr>
              <w:fldChar w:fldCharType="separate"/>
            </w:r>
            <w:r w:rsidRPr="00B65700">
              <w:rPr>
                <w:noProof/>
                <w:webHidden/>
              </w:rPr>
              <w:t>12</w:t>
            </w:r>
            <w:r w:rsidRPr="00B65700">
              <w:rPr>
                <w:noProof/>
                <w:webHidden/>
              </w:rPr>
              <w:fldChar w:fldCharType="end"/>
            </w:r>
          </w:hyperlink>
        </w:p>
        <w:p w14:paraId="12D42BEF" w14:textId="20B167C1"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3" w:history="1">
            <w:r w:rsidRPr="00B65700">
              <w:rPr>
                <w:rStyle w:val="Hyperkobling"/>
                <w:noProof/>
              </w:rPr>
              <w:t>3.3</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Leverandøren si organisatoriske og juridiske stilling</w:t>
            </w:r>
            <w:r w:rsidRPr="00B65700">
              <w:rPr>
                <w:noProof/>
                <w:webHidden/>
              </w:rPr>
              <w:tab/>
            </w:r>
            <w:r w:rsidRPr="00B65700">
              <w:rPr>
                <w:noProof/>
                <w:webHidden/>
              </w:rPr>
              <w:fldChar w:fldCharType="begin"/>
            </w:r>
            <w:r w:rsidRPr="00B65700">
              <w:rPr>
                <w:noProof/>
                <w:webHidden/>
              </w:rPr>
              <w:instrText xml:space="preserve"> PAGEREF _Toc232070953 \h </w:instrText>
            </w:r>
            <w:r w:rsidRPr="00B65700">
              <w:rPr>
                <w:noProof/>
                <w:webHidden/>
              </w:rPr>
            </w:r>
            <w:r w:rsidRPr="00B65700">
              <w:rPr>
                <w:noProof/>
                <w:webHidden/>
              </w:rPr>
              <w:fldChar w:fldCharType="separate"/>
            </w:r>
            <w:r w:rsidRPr="00B65700">
              <w:rPr>
                <w:noProof/>
                <w:webHidden/>
              </w:rPr>
              <w:t>13</w:t>
            </w:r>
            <w:r w:rsidRPr="00B65700">
              <w:rPr>
                <w:noProof/>
                <w:webHidden/>
              </w:rPr>
              <w:fldChar w:fldCharType="end"/>
            </w:r>
          </w:hyperlink>
        </w:p>
        <w:p w14:paraId="70A62745" w14:textId="25D7A185"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4" w:history="1">
            <w:r w:rsidRPr="00B65700">
              <w:rPr>
                <w:rStyle w:val="Hyperkobling"/>
                <w:noProof/>
              </w:rPr>
              <w:t>3.4</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Leverandøren si økonomiske og finansielle stilling</w:t>
            </w:r>
            <w:r w:rsidRPr="00B65700">
              <w:rPr>
                <w:noProof/>
                <w:webHidden/>
              </w:rPr>
              <w:tab/>
            </w:r>
            <w:r w:rsidRPr="00B65700">
              <w:rPr>
                <w:noProof/>
                <w:webHidden/>
              </w:rPr>
              <w:fldChar w:fldCharType="begin"/>
            </w:r>
            <w:r w:rsidRPr="00B65700">
              <w:rPr>
                <w:noProof/>
                <w:webHidden/>
              </w:rPr>
              <w:instrText xml:space="preserve"> PAGEREF _Toc232070954 \h </w:instrText>
            </w:r>
            <w:r w:rsidRPr="00B65700">
              <w:rPr>
                <w:noProof/>
                <w:webHidden/>
              </w:rPr>
            </w:r>
            <w:r w:rsidRPr="00B65700">
              <w:rPr>
                <w:noProof/>
                <w:webHidden/>
              </w:rPr>
              <w:fldChar w:fldCharType="separate"/>
            </w:r>
            <w:r w:rsidRPr="00B65700">
              <w:rPr>
                <w:noProof/>
                <w:webHidden/>
              </w:rPr>
              <w:t>13</w:t>
            </w:r>
            <w:r w:rsidRPr="00B65700">
              <w:rPr>
                <w:noProof/>
                <w:webHidden/>
              </w:rPr>
              <w:fldChar w:fldCharType="end"/>
            </w:r>
          </w:hyperlink>
        </w:p>
        <w:p w14:paraId="313D6BCB" w14:textId="5638765B"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5" w:history="1">
            <w:r w:rsidRPr="00B65700">
              <w:rPr>
                <w:rStyle w:val="Hyperkobling"/>
                <w:noProof/>
              </w:rPr>
              <w:t>3.5</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Leverandøren sine tekniske og faglege kvalifikasjonar</w:t>
            </w:r>
            <w:r w:rsidRPr="00B65700">
              <w:rPr>
                <w:noProof/>
                <w:webHidden/>
              </w:rPr>
              <w:tab/>
            </w:r>
            <w:r w:rsidRPr="00B65700">
              <w:rPr>
                <w:noProof/>
                <w:webHidden/>
              </w:rPr>
              <w:fldChar w:fldCharType="begin"/>
            </w:r>
            <w:r w:rsidRPr="00B65700">
              <w:rPr>
                <w:noProof/>
                <w:webHidden/>
              </w:rPr>
              <w:instrText xml:space="preserve"> PAGEREF _Toc232070955 \h </w:instrText>
            </w:r>
            <w:r w:rsidRPr="00B65700">
              <w:rPr>
                <w:noProof/>
                <w:webHidden/>
              </w:rPr>
            </w:r>
            <w:r w:rsidRPr="00B65700">
              <w:rPr>
                <w:noProof/>
                <w:webHidden/>
              </w:rPr>
              <w:fldChar w:fldCharType="separate"/>
            </w:r>
            <w:r w:rsidRPr="00B65700">
              <w:rPr>
                <w:noProof/>
                <w:webHidden/>
              </w:rPr>
              <w:t>14</w:t>
            </w:r>
            <w:r w:rsidRPr="00B65700">
              <w:rPr>
                <w:noProof/>
                <w:webHidden/>
              </w:rPr>
              <w:fldChar w:fldCharType="end"/>
            </w:r>
          </w:hyperlink>
        </w:p>
        <w:p w14:paraId="1C5D099D" w14:textId="4E75120B"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6" w:history="1">
            <w:r w:rsidRPr="00B65700">
              <w:rPr>
                <w:rStyle w:val="Hyperkobling"/>
                <w:noProof/>
              </w:rPr>
              <w:t>3.6</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Forpliktings- og eigenerklæring</w:t>
            </w:r>
            <w:r w:rsidRPr="00B65700">
              <w:rPr>
                <w:noProof/>
                <w:webHidden/>
              </w:rPr>
              <w:tab/>
            </w:r>
            <w:r w:rsidRPr="00B65700">
              <w:rPr>
                <w:noProof/>
                <w:webHidden/>
              </w:rPr>
              <w:fldChar w:fldCharType="begin"/>
            </w:r>
            <w:r w:rsidRPr="00B65700">
              <w:rPr>
                <w:noProof/>
                <w:webHidden/>
              </w:rPr>
              <w:instrText xml:space="preserve"> PAGEREF _Toc232070956 \h </w:instrText>
            </w:r>
            <w:r w:rsidRPr="00B65700">
              <w:rPr>
                <w:noProof/>
                <w:webHidden/>
              </w:rPr>
            </w:r>
            <w:r w:rsidRPr="00B65700">
              <w:rPr>
                <w:noProof/>
                <w:webHidden/>
              </w:rPr>
              <w:fldChar w:fldCharType="separate"/>
            </w:r>
            <w:r w:rsidRPr="00B65700">
              <w:rPr>
                <w:noProof/>
                <w:webHidden/>
              </w:rPr>
              <w:t>15</w:t>
            </w:r>
            <w:r w:rsidRPr="00B65700">
              <w:rPr>
                <w:noProof/>
                <w:webHidden/>
              </w:rPr>
              <w:fldChar w:fldCharType="end"/>
            </w:r>
          </w:hyperlink>
        </w:p>
        <w:p w14:paraId="38468EB9" w14:textId="0E93F07E"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57" w:history="1">
            <w:r w:rsidRPr="00B65700">
              <w:rPr>
                <w:rStyle w:val="Hyperkobling"/>
                <w:noProof/>
              </w:rPr>
              <w:t>3.7</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Utfylling av ESPD</w:t>
            </w:r>
            <w:r w:rsidRPr="00B65700">
              <w:rPr>
                <w:noProof/>
                <w:webHidden/>
              </w:rPr>
              <w:tab/>
            </w:r>
            <w:r w:rsidRPr="00B65700">
              <w:rPr>
                <w:noProof/>
                <w:webHidden/>
              </w:rPr>
              <w:fldChar w:fldCharType="begin"/>
            </w:r>
            <w:r w:rsidRPr="00B65700">
              <w:rPr>
                <w:noProof/>
                <w:webHidden/>
              </w:rPr>
              <w:instrText xml:space="preserve"> PAGEREF _Toc232070957 \h </w:instrText>
            </w:r>
            <w:r w:rsidRPr="00B65700">
              <w:rPr>
                <w:noProof/>
                <w:webHidden/>
              </w:rPr>
            </w:r>
            <w:r w:rsidRPr="00B65700">
              <w:rPr>
                <w:noProof/>
                <w:webHidden/>
              </w:rPr>
              <w:fldChar w:fldCharType="separate"/>
            </w:r>
            <w:r w:rsidRPr="00B65700">
              <w:rPr>
                <w:noProof/>
                <w:webHidden/>
              </w:rPr>
              <w:t>15</w:t>
            </w:r>
            <w:r w:rsidRPr="00B65700">
              <w:rPr>
                <w:noProof/>
                <w:webHidden/>
              </w:rPr>
              <w:fldChar w:fldCharType="end"/>
            </w:r>
          </w:hyperlink>
        </w:p>
        <w:p w14:paraId="05DE1C03" w14:textId="60B17229" w:rsidR="00644BFC" w:rsidRPr="00B65700" w:rsidRDefault="00644BFC">
          <w:pPr>
            <w:pStyle w:val="INNH1"/>
            <w:rPr>
              <w:rFonts w:asciiTheme="minorHAnsi" w:eastAsiaTheme="minorEastAsia" w:hAnsiTheme="minorHAnsi" w:cstheme="minorBidi"/>
              <w:b w:val="0"/>
              <w:noProof/>
              <w:kern w:val="2"/>
              <w:sz w:val="22"/>
              <w:szCs w:val="22"/>
              <w14:ligatures w14:val="standardContextual"/>
            </w:rPr>
          </w:pPr>
          <w:hyperlink w:anchor="_Toc232070958" w:history="1">
            <w:r w:rsidRPr="00B65700">
              <w:rPr>
                <w:rStyle w:val="Hyperkobling"/>
                <w:noProof/>
                <w:sz w:val="22"/>
                <w:szCs w:val="22"/>
              </w:rPr>
              <w:t>4</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UTVELJINGSKRITERIUM</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_Toc232070958 \h </w:instrText>
            </w:r>
            <w:r w:rsidRPr="00B65700">
              <w:rPr>
                <w:noProof/>
                <w:webHidden/>
                <w:sz w:val="22"/>
                <w:szCs w:val="22"/>
              </w:rPr>
            </w:r>
            <w:r w:rsidRPr="00B65700">
              <w:rPr>
                <w:noProof/>
                <w:webHidden/>
                <w:sz w:val="22"/>
                <w:szCs w:val="22"/>
              </w:rPr>
              <w:fldChar w:fldCharType="separate"/>
            </w:r>
            <w:r w:rsidRPr="00B65700">
              <w:rPr>
                <w:noProof/>
                <w:webHidden/>
                <w:sz w:val="22"/>
                <w:szCs w:val="22"/>
              </w:rPr>
              <w:t>16</w:t>
            </w:r>
            <w:r w:rsidRPr="00B65700">
              <w:rPr>
                <w:noProof/>
                <w:webHidden/>
                <w:sz w:val="22"/>
                <w:szCs w:val="22"/>
              </w:rPr>
              <w:fldChar w:fldCharType="end"/>
            </w:r>
          </w:hyperlink>
        </w:p>
        <w:p w14:paraId="34E55989" w14:textId="405EE204" w:rsidR="00644BFC" w:rsidRPr="00B65700" w:rsidRDefault="00644BFC">
          <w:pPr>
            <w:pStyle w:val="INNH1"/>
            <w:tabs>
              <w:tab w:val="left" w:pos="1868"/>
            </w:tabs>
            <w:rPr>
              <w:rFonts w:asciiTheme="minorHAnsi" w:eastAsiaTheme="minorEastAsia" w:hAnsiTheme="minorHAnsi" w:cstheme="minorBidi"/>
              <w:b w:val="0"/>
              <w:noProof/>
              <w:kern w:val="2"/>
              <w:sz w:val="22"/>
              <w:szCs w:val="22"/>
              <w14:ligatures w14:val="standardContextual"/>
            </w:rPr>
          </w:pPr>
          <w:hyperlink w:anchor="_Toc232070959" w:history="1">
            <w:r w:rsidRPr="00B65700">
              <w:rPr>
                <w:rStyle w:val="Hyperkobling"/>
                <w:noProof/>
                <w:sz w:val="22"/>
                <w:szCs w:val="22"/>
              </w:rPr>
              <w:t>5</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INNLEVERING OG UTFORMING AV FØRESPURNADEN</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_Toc232070959 \h </w:instrText>
            </w:r>
            <w:r w:rsidRPr="00B65700">
              <w:rPr>
                <w:noProof/>
                <w:webHidden/>
                <w:sz w:val="22"/>
                <w:szCs w:val="22"/>
              </w:rPr>
            </w:r>
            <w:r w:rsidRPr="00B65700">
              <w:rPr>
                <w:noProof/>
                <w:webHidden/>
                <w:sz w:val="22"/>
                <w:szCs w:val="22"/>
              </w:rPr>
              <w:fldChar w:fldCharType="separate"/>
            </w:r>
            <w:r w:rsidRPr="00B65700">
              <w:rPr>
                <w:noProof/>
                <w:webHidden/>
                <w:sz w:val="22"/>
                <w:szCs w:val="22"/>
              </w:rPr>
              <w:t>17</w:t>
            </w:r>
            <w:r w:rsidRPr="00B65700">
              <w:rPr>
                <w:noProof/>
                <w:webHidden/>
                <w:sz w:val="22"/>
                <w:szCs w:val="22"/>
              </w:rPr>
              <w:fldChar w:fldCharType="end"/>
            </w:r>
          </w:hyperlink>
        </w:p>
        <w:p w14:paraId="5DA8AA52" w14:textId="241E3FA5"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60" w:history="1">
            <w:r w:rsidRPr="00B65700">
              <w:rPr>
                <w:rStyle w:val="Hyperkobling"/>
                <w:noProof/>
              </w:rPr>
              <w:t>5.1</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Innlevering av førespurnad</w:t>
            </w:r>
            <w:r w:rsidRPr="00B65700">
              <w:rPr>
                <w:noProof/>
                <w:webHidden/>
              </w:rPr>
              <w:tab/>
            </w:r>
            <w:r w:rsidRPr="00B65700">
              <w:rPr>
                <w:noProof/>
                <w:webHidden/>
              </w:rPr>
              <w:fldChar w:fldCharType="begin"/>
            </w:r>
            <w:r w:rsidRPr="00B65700">
              <w:rPr>
                <w:noProof/>
                <w:webHidden/>
              </w:rPr>
              <w:instrText xml:space="preserve"> PAGEREF _Toc232070960 \h </w:instrText>
            </w:r>
            <w:r w:rsidRPr="00B65700">
              <w:rPr>
                <w:noProof/>
                <w:webHidden/>
              </w:rPr>
            </w:r>
            <w:r w:rsidRPr="00B65700">
              <w:rPr>
                <w:noProof/>
                <w:webHidden/>
              </w:rPr>
              <w:fldChar w:fldCharType="separate"/>
            </w:r>
            <w:r w:rsidRPr="00B65700">
              <w:rPr>
                <w:noProof/>
                <w:webHidden/>
              </w:rPr>
              <w:t>17</w:t>
            </w:r>
            <w:r w:rsidRPr="00B65700">
              <w:rPr>
                <w:noProof/>
                <w:webHidden/>
              </w:rPr>
              <w:fldChar w:fldCharType="end"/>
            </w:r>
          </w:hyperlink>
        </w:p>
        <w:p w14:paraId="2A9AE58E" w14:textId="37CCA30B"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61" w:history="1">
            <w:r w:rsidRPr="00B65700">
              <w:rPr>
                <w:rStyle w:val="Hyperkobling"/>
                <w:noProof/>
              </w:rPr>
              <w:t>5.2</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Utforming av førespurnaden</w:t>
            </w:r>
            <w:r w:rsidRPr="00B65700">
              <w:rPr>
                <w:noProof/>
                <w:webHidden/>
              </w:rPr>
              <w:tab/>
            </w:r>
            <w:r w:rsidRPr="00B65700">
              <w:rPr>
                <w:noProof/>
                <w:webHidden/>
              </w:rPr>
              <w:fldChar w:fldCharType="begin"/>
            </w:r>
            <w:r w:rsidRPr="00B65700">
              <w:rPr>
                <w:noProof/>
                <w:webHidden/>
              </w:rPr>
              <w:instrText xml:space="preserve"> PAGEREF _Toc232070961 \h </w:instrText>
            </w:r>
            <w:r w:rsidRPr="00B65700">
              <w:rPr>
                <w:noProof/>
                <w:webHidden/>
              </w:rPr>
            </w:r>
            <w:r w:rsidRPr="00B65700">
              <w:rPr>
                <w:noProof/>
                <w:webHidden/>
              </w:rPr>
              <w:fldChar w:fldCharType="separate"/>
            </w:r>
            <w:r w:rsidRPr="00B65700">
              <w:rPr>
                <w:noProof/>
                <w:webHidden/>
              </w:rPr>
              <w:t>18</w:t>
            </w:r>
            <w:r w:rsidRPr="00B65700">
              <w:rPr>
                <w:noProof/>
                <w:webHidden/>
              </w:rPr>
              <w:fldChar w:fldCharType="end"/>
            </w:r>
          </w:hyperlink>
        </w:p>
        <w:p w14:paraId="1365434B" w14:textId="15E99174" w:rsidR="00644BFC" w:rsidRPr="00B65700" w:rsidRDefault="00644BFC">
          <w:pPr>
            <w:pStyle w:val="INNH1"/>
            <w:rPr>
              <w:rFonts w:asciiTheme="minorHAnsi" w:eastAsiaTheme="minorEastAsia" w:hAnsiTheme="minorHAnsi" w:cstheme="minorBidi"/>
              <w:b w:val="0"/>
              <w:noProof/>
              <w:kern w:val="2"/>
              <w:sz w:val="22"/>
              <w:szCs w:val="22"/>
              <w14:ligatures w14:val="standardContextual"/>
            </w:rPr>
          </w:pPr>
          <w:hyperlink w:anchor="_Toc232070962" w:history="1">
            <w:r w:rsidRPr="00B65700">
              <w:rPr>
                <w:rStyle w:val="Hyperkobling"/>
                <w:noProof/>
                <w:sz w:val="22"/>
                <w:szCs w:val="22"/>
              </w:rPr>
              <w:t>6</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Konkurransefase</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_Toc232070962 \h </w:instrText>
            </w:r>
            <w:r w:rsidRPr="00B65700">
              <w:rPr>
                <w:noProof/>
                <w:webHidden/>
                <w:sz w:val="22"/>
                <w:szCs w:val="22"/>
              </w:rPr>
            </w:r>
            <w:r w:rsidRPr="00B65700">
              <w:rPr>
                <w:noProof/>
                <w:webHidden/>
                <w:sz w:val="22"/>
                <w:szCs w:val="22"/>
              </w:rPr>
              <w:fldChar w:fldCharType="separate"/>
            </w:r>
            <w:r w:rsidRPr="00B65700">
              <w:rPr>
                <w:noProof/>
                <w:webHidden/>
                <w:sz w:val="22"/>
                <w:szCs w:val="22"/>
              </w:rPr>
              <w:t>19</w:t>
            </w:r>
            <w:r w:rsidRPr="00B65700">
              <w:rPr>
                <w:noProof/>
                <w:webHidden/>
                <w:sz w:val="22"/>
                <w:szCs w:val="22"/>
              </w:rPr>
              <w:fldChar w:fldCharType="end"/>
            </w:r>
          </w:hyperlink>
        </w:p>
        <w:p w14:paraId="2ED34B65" w14:textId="416624A3"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63" w:history="1">
            <w:r w:rsidRPr="00B65700">
              <w:rPr>
                <w:rStyle w:val="Hyperkobling"/>
                <w:noProof/>
              </w:rPr>
              <w:t>6.1</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Tildelingskriterium</w:t>
            </w:r>
            <w:r w:rsidRPr="00B65700">
              <w:rPr>
                <w:noProof/>
                <w:webHidden/>
              </w:rPr>
              <w:tab/>
            </w:r>
            <w:r w:rsidRPr="00B65700">
              <w:rPr>
                <w:noProof/>
                <w:webHidden/>
              </w:rPr>
              <w:fldChar w:fldCharType="begin"/>
            </w:r>
            <w:r w:rsidRPr="00B65700">
              <w:rPr>
                <w:noProof/>
                <w:webHidden/>
              </w:rPr>
              <w:instrText xml:space="preserve"> PAGEREF _Toc232070963 \h </w:instrText>
            </w:r>
            <w:r w:rsidRPr="00B65700">
              <w:rPr>
                <w:noProof/>
                <w:webHidden/>
              </w:rPr>
            </w:r>
            <w:r w:rsidRPr="00B65700">
              <w:rPr>
                <w:noProof/>
                <w:webHidden/>
              </w:rPr>
              <w:fldChar w:fldCharType="separate"/>
            </w:r>
            <w:r w:rsidRPr="00B65700">
              <w:rPr>
                <w:noProof/>
                <w:webHidden/>
              </w:rPr>
              <w:t>19</w:t>
            </w:r>
            <w:r w:rsidRPr="00B65700">
              <w:rPr>
                <w:noProof/>
                <w:webHidden/>
              </w:rPr>
              <w:fldChar w:fldCharType="end"/>
            </w:r>
          </w:hyperlink>
        </w:p>
        <w:p w14:paraId="7B002F8A" w14:textId="1E00F8BA" w:rsidR="00644BFC" w:rsidRPr="00B65700" w:rsidRDefault="00644BFC">
          <w:pPr>
            <w:pStyle w:val="INNH2"/>
            <w:rPr>
              <w:rFonts w:asciiTheme="minorHAnsi" w:eastAsiaTheme="minorEastAsia" w:hAnsiTheme="minorHAnsi" w:cstheme="minorBidi"/>
              <w:noProof/>
              <w:kern w:val="2"/>
              <w:lang w:val="nb-NO" w:eastAsia="nb-NO"/>
              <w14:ligatures w14:val="standardContextual"/>
            </w:rPr>
          </w:pPr>
          <w:hyperlink w:anchor="_Toc232070964" w:history="1">
            <w:r w:rsidRPr="00B65700">
              <w:rPr>
                <w:rStyle w:val="Hyperkobling"/>
                <w:noProof/>
              </w:rPr>
              <w:t>6.2</w:t>
            </w:r>
            <w:r w:rsidRPr="00B65700">
              <w:rPr>
                <w:rFonts w:asciiTheme="minorHAnsi" w:eastAsiaTheme="minorEastAsia" w:hAnsiTheme="minorHAnsi" w:cstheme="minorBidi"/>
                <w:noProof/>
                <w:kern w:val="2"/>
                <w:lang w:val="nb-NO" w:eastAsia="nb-NO"/>
                <w14:ligatures w14:val="standardContextual"/>
              </w:rPr>
              <w:tab/>
            </w:r>
            <w:r w:rsidRPr="00B65700">
              <w:rPr>
                <w:rStyle w:val="Hyperkobling"/>
                <w:noProof/>
              </w:rPr>
              <w:t>INNLEVERING OG UTFORMING AV TILBOD</w:t>
            </w:r>
            <w:r w:rsidRPr="00B65700">
              <w:rPr>
                <w:noProof/>
                <w:webHidden/>
              </w:rPr>
              <w:tab/>
            </w:r>
            <w:r w:rsidRPr="00B65700">
              <w:rPr>
                <w:noProof/>
                <w:webHidden/>
              </w:rPr>
              <w:fldChar w:fldCharType="begin"/>
            </w:r>
            <w:r w:rsidRPr="00B65700">
              <w:rPr>
                <w:noProof/>
                <w:webHidden/>
              </w:rPr>
              <w:instrText xml:space="preserve"> PAGEREF _Toc232070964 \h </w:instrText>
            </w:r>
            <w:r w:rsidRPr="00B65700">
              <w:rPr>
                <w:noProof/>
                <w:webHidden/>
              </w:rPr>
            </w:r>
            <w:r w:rsidRPr="00B65700">
              <w:rPr>
                <w:noProof/>
                <w:webHidden/>
              </w:rPr>
              <w:fldChar w:fldCharType="separate"/>
            </w:r>
            <w:r w:rsidRPr="00B65700">
              <w:rPr>
                <w:noProof/>
                <w:webHidden/>
              </w:rPr>
              <w:t>21</w:t>
            </w:r>
            <w:r w:rsidRPr="00B65700">
              <w:rPr>
                <w:noProof/>
                <w:webHidden/>
              </w:rPr>
              <w:fldChar w:fldCharType="end"/>
            </w:r>
          </w:hyperlink>
        </w:p>
        <w:p w14:paraId="512CB6C5" w14:textId="4D36747F"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65" w:history="1">
            <w:r w:rsidRPr="00B65700">
              <w:rPr>
                <w:rStyle w:val="Hyperkobling"/>
                <w:noProof/>
                <w:szCs w:val="22"/>
              </w:rPr>
              <w:t>6.2.1</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Innlevering av tilbod</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_Toc232070965 \h </w:instrText>
            </w:r>
            <w:r w:rsidRPr="00B65700">
              <w:rPr>
                <w:noProof/>
                <w:webHidden/>
                <w:szCs w:val="22"/>
              </w:rPr>
            </w:r>
            <w:r w:rsidRPr="00B65700">
              <w:rPr>
                <w:noProof/>
                <w:webHidden/>
                <w:szCs w:val="22"/>
              </w:rPr>
              <w:fldChar w:fldCharType="separate"/>
            </w:r>
            <w:r w:rsidRPr="00B65700">
              <w:rPr>
                <w:noProof/>
                <w:webHidden/>
                <w:szCs w:val="22"/>
              </w:rPr>
              <w:t>21</w:t>
            </w:r>
            <w:r w:rsidRPr="00B65700">
              <w:rPr>
                <w:noProof/>
                <w:webHidden/>
                <w:szCs w:val="22"/>
              </w:rPr>
              <w:fldChar w:fldCharType="end"/>
            </w:r>
          </w:hyperlink>
        </w:p>
        <w:p w14:paraId="3B6C844D" w14:textId="0FFCA038"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66" w:history="1">
            <w:r w:rsidRPr="00B65700">
              <w:rPr>
                <w:rStyle w:val="Hyperkobling"/>
                <w:noProof/>
                <w:szCs w:val="22"/>
              </w:rPr>
              <w:t>6.2.2</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Utforming av tilbodet</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_Toc232070966 \h </w:instrText>
            </w:r>
            <w:r w:rsidRPr="00B65700">
              <w:rPr>
                <w:noProof/>
                <w:webHidden/>
                <w:szCs w:val="22"/>
              </w:rPr>
            </w:r>
            <w:r w:rsidRPr="00B65700">
              <w:rPr>
                <w:noProof/>
                <w:webHidden/>
                <w:szCs w:val="22"/>
              </w:rPr>
              <w:fldChar w:fldCharType="separate"/>
            </w:r>
            <w:r w:rsidRPr="00B65700">
              <w:rPr>
                <w:noProof/>
                <w:webHidden/>
                <w:szCs w:val="22"/>
              </w:rPr>
              <w:t>21</w:t>
            </w:r>
            <w:r w:rsidRPr="00B65700">
              <w:rPr>
                <w:noProof/>
                <w:webHidden/>
                <w:szCs w:val="22"/>
              </w:rPr>
              <w:fldChar w:fldCharType="end"/>
            </w:r>
          </w:hyperlink>
        </w:p>
        <w:p w14:paraId="4D1C448E" w14:textId="06065EF1" w:rsidR="00644BFC" w:rsidRPr="00B65700" w:rsidRDefault="00644BFC">
          <w:pPr>
            <w:pStyle w:val="INNH3"/>
            <w:tabs>
              <w:tab w:val="left" w:pos="720"/>
              <w:tab w:val="right" w:leader="dot" w:pos="9396"/>
            </w:tabs>
            <w:rPr>
              <w:rFonts w:asciiTheme="minorHAnsi" w:eastAsiaTheme="minorEastAsia" w:hAnsiTheme="minorHAnsi" w:cstheme="minorBidi"/>
              <w:noProof/>
              <w:kern w:val="2"/>
              <w:szCs w:val="22"/>
              <w:lang w:val="nb-NO" w:eastAsia="nb-NO"/>
              <w14:ligatures w14:val="standardContextual"/>
            </w:rPr>
          </w:pPr>
          <w:hyperlink w:anchor="_Toc232070967" w:history="1">
            <w:r w:rsidRPr="00B65700">
              <w:rPr>
                <w:rStyle w:val="Hyperkobling"/>
                <w:noProof/>
                <w:szCs w:val="22"/>
              </w:rPr>
              <w:t>6.2.3</w:t>
            </w:r>
            <w:r w:rsidRPr="00B65700">
              <w:rPr>
                <w:rFonts w:asciiTheme="minorHAnsi" w:eastAsiaTheme="minorEastAsia" w:hAnsiTheme="minorHAnsi" w:cstheme="minorBidi"/>
                <w:noProof/>
                <w:kern w:val="2"/>
                <w:szCs w:val="22"/>
                <w:lang w:val="nb-NO" w:eastAsia="nb-NO"/>
                <w14:ligatures w14:val="standardContextual"/>
              </w:rPr>
              <w:tab/>
            </w:r>
            <w:r w:rsidRPr="00B65700">
              <w:rPr>
                <w:rStyle w:val="Hyperkobling"/>
                <w:noProof/>
                <w:szCs w:val="22"/>
              </w:rPr>
              <w:t>Atterhald og avvik</w:t>
            </w:r>
            <w:r w:rsidRPr="00B65700">
              <w:rPr>
                <w:noProof/>
                <w:webHidden/>
                <w:szCs w:val="22"/>
              </w:rPr>
              <w:tab/>
            </w:r>
            <w:r w:rsidRPr="00B65700">
              <w:rPr>
                <w:noProof/>
                <w:webHidden/>
                <w:szCs w:val="22"/>
              </w:rPr>
              <w:fldChar w:fldCharType="begin"/>
            </w:r>
            <w:r w:rsidRPr="00B65700">
              <w:rPr>
                <w:noProof/>
                <w:webHidden/>
                <w:szCs w:val="22"/>
              </w:rPr>
              <w:instrText xml:space="preserve"> PAGEREF _Toc232070967 \h </w:instrText>
            </w:r>
            <w:r w:rsidRPr="00B65700">
              <w:rPr>
                <w:noProof/>
                <w:webHidden/>
                <w:szCs w:val="22"/>
              </w:rPr>
            </w:r>
            <w:r w:rsidRPr="00B65700">
              <w:rPr>
                <w:noProof/>
                <w:webHidden/>
                <w:szCs w:val="22"/>
              </w:rPr>
              <w:fldChar w:fldCharType="separate"/>
            </w:r>
            <w:r w:rsidRPr="00B65700">
              <w:rPr>
                <w:noProof/>
                <w:webHidden/>
                <w:szCs w:val="22"/>
              </w:rPr>
              <w:t>22</w:t>
            </w:r>
            <w:r w:rsidRPr="00B65700">
              <w:rPr>
                <w:noProof/>
                <w:webHidden/>
                <w:szCs w:val="22"/>
              </w:rPr>
              <w:fldChar w:fldCharType="end"/>
            </w:r>
          </w:hyperlink>
        </w:p>
        <w:p w14:paraId="507ED978" w14:textId="4D8B7E51" w:rsidR="00644BFC" w:rsidRPr="00B65700" w:rsidRDefault="00644BFC">
          <w:pPr>
            <w:pStyle w:val="INNH1"/>
            <w:rPr>
              <w:rFonts w:asciiTheme="minorHAnsi" w:eastAsiaTheme="minorEastAsia" w:hAnsiTheme="minorHAnsi" w:cstheme="minorBidi"/>
              <w:b w:val="0"/>
              <w:noProof/>
              <w:kern w:val="2"/>
              <w:sz w:val="22"/>
              <w:szCs w:val="22"/>
              <w14:ligatures w14:val="standardContextual"/>
            </w:rPr>
          </w:pPr>
          <w:hyperlink w:anchor="_Toc232070968" w:history="1">
            <w:r w:rsidRPr="00B65700">
              <w:rPr>
                <w:rStyle w:val="Hyperkobling"/>
                <w:noProof/>
                <w:sz w:val="22"/>
                <w:szCs w:val="22"/>
              </w:rPr>
              <w:t>7</w:t>
            </w:r>
            <w:r w:rsidRPr="00B65700">
              <w:rPr>
                <w:rFonts w:asciiTheme="minorHAnsi" w:eastAsiaTheme="minorEastAsia" w:hAnsiTheme="minorHAnsi" w:cstheme="minorBidi"/>
                <w:b w:val="0"/>
                <w:noProof/>
                <w:kern w:val="2"/>
                <w:sz w:val="22"/>
                <w:szCs w:val="22"/>
                <w14:ligatures w14:val="standardContextual"/>
              </w:rPr>
              <w:tab/>
            </w:r>
            <w:r w:rsidRPr="00B65700">
              <w:rPr>
                <w:rStyle w:val="Hyperkobling"/>
                <w:noProof/>
                <w:sz w:val="22"/>
                <w:szCs w:val="22"/>
              </w:rPr>
              <w:t>VEDLEGG TIL KONKURRANSEGRUNNLAGET</w:t>
            </w:r>
            <w:r w:rsidRPr="00B65700">
              <w:rPr>
                <w:noProof/>
                <w:webHidden/>
                <w:sz w:val="22"/>
                <w:szCs w:val="22"/>
              </w:rPr>
              <w:tab/>
            </w:r>
            <w:r w:rsidRPr="00B65700">
              <w:rPr>
                <w:noProof/>
                <w:webHidden/>
                <w:sz w:val="22"/>
                <w:szCs w:val="22"/>
              </w:rPr>
              <w:fldChar w:fldCharType="begin"/>
            </w:r>
            <w:r w:rsidRPr="00B65700">
              <w:rPr>
                <w:noProof/>
                <w:webHidden/>
                <w:sz w:val="22"/>
                <w:szCs w:val="22"/>
              </w:rPr>
              <w:instrText xml:space="preserve"> PAGEREF _Toc232070968 \h </w:instrText>
            </w:r>
            <w:r w:rsidRPr="00B65700">
              <w:rPr>
                <w:noProof/>
                <w:webHidden/>
                <w:sz w:val="22"/>
                <w:szCs w:val="22"/>
              </w:rPr>
            </w:r>
            <w:r w:rsidRPr="00B65700">
              <w:rPr>
                <w:noProof/>
                <w:webHidden/>
                <w:sz w:val="22"/>
                <w:szCs w:val="22"/>
              </w:rPr>
              <w:fldChar w:fldCharType="separate"/>
            </w:r>
            <w:r w:rsidRPr="00B65700">
              <w:rPr>
                <w:noProof/>
                <w:webHidden/>
                <w:sz w:val="22"/>
                <w:szCs w:val="22"/>
              </w:rPr>
              <w:t>23</w:t>
            </w:r>
            <w:r w:rsidRPr="00B65700">
              <w:rPr>
                <w:noProof/>
                <w:webHidden/>
                <w:sz w:val="22"/>
                <w:szCs w:val="22"/>
              </w:rPr>
              <w:fldChar w:fldCharType="end"/>
            </w:r>
          </w:hyperlink>
        </w:p>
        <w:p w14:paraId="034C42A4" w14:textId="2D69C14A" w:rsidR="00CB2DFA" w:rsidRPr="006853AA" w:rsidRDefault="00CB2DFA">
          <w:r w:rsidRPr="00644BFC">
            <w:rPr>
              <w:b/>
              <w:bCs/>
            </w:rPr>
            <w:fldChar w:fldCharType="end"/>
          </w:r>
        </w:p>
      </w:sdtContent>
    </w:sdt>
    <w:p w14:paraId="1FA54C25" w14:textId="77777777" w:rsidR="006947FD" w:rsidRPr="006853AA" w:rsidRDefault="002510A0" w:rsidP="006947FD">
      <w:pPr>
        <w:pStyle w:val="Overskrift1"/>
      </w:pPr>
      <w:r w:rsidRPr="006853AA">
        <w:br w:type="page"/>
      </w:r>
      <w:bookmarkStart w:id="0" w:name="_Toc232070926"/>
      <w:r w:rsidR="006947FD" w:rsidRPr="006853AA">
        <w:lastRenderedPageBreak/>
        <w:t>GENERELL SKILDRING</w:t>
      </w:r>
      <w:bookmarkEnd w:id="0"/>
    </w:p>
    <w:p w14:paraId="2366F49F" w14:textId="77777777" w:rsidR="006947FD" w:rsidRPr="006853AA" w:rsidRDefault="006947FD" w:rsidP="006947FD">
      <w:pPr>
        <w:pStyle w:val="Overskrift2"/>
      </w:pPr>
      <w:bookmarkStart w:id="1" w:name="_Toc232070927"/>
      <w:r w:rsidRPr="006853AA">
        <w:t>Oppdragsgjevar</w:t>
      </w:r>
      <w:bookmarkEnd w:id="1"/>
    </w:p>
    <w:p w14:paraId="50AAFB42" w14:textId="77777777" w:rsidR="00F26A7C" w:rsidRPr="006853AA" w:rsidRDefault="00F26A7C" w:rsidP="00F26A7C">
      <w:r w:rsidRPr="006853AA">
        <w:t>Fylkeskommunen er ein av fylket sine største arbeidsgjevarar. Fylkeskommunen har ca. 6000 tilsette, og eit årleg driftsbudsjett på om lag 11,3 milliardar kroner.</w:t>
      </w:r>
    </w:p>
    <w:p w14:paraId="4A76058B" w14:textId="77777777" w:rsidR="00F26A7C" w:rsidRPr="006853AA" w:rsidRDefault="00F26A7C" w:rsidP="00F26A7C"/>
    <w:p w14:paraId="47A48BC9" w14:textId="3311E928" w:rsidR="00B46F44" w:rsidRPr="006853AA" w:rsidRDefault="00B46F44" w:rsidP="00B46F44">
      <w:r w:rsidRPr="006853AA">
        <w:t xml:space="preserve">Oppdragsgjevarane for denne avtalen er </w:t>
      </w:r>
      <w:r w:rsidRPr="006853AA">
        <w:rPr>
          <w:b/>
          <w:bCs/>
        </w:rPr>
        <w:t>Skyss, Bybanen AS og Bybanen Utbygging</w:t>
      </w:r>
      <w:r w:rsidRPr="006853AA">
        <w:t xml:space="preserve">. </w:t>
      </w:r>
      <w:r w:rsidR="001522DB" w:rsidRPr="006853AA">
        <w:br/>
      </w:r>
      <w:r w:rsidRPr="006853AA">
        <w:t xml:space="preserve">Alle oppdragsgjevarane skal kunne gjere avrop på avtalen, </w:t>
      </w:r>
      <w:r w:rsidR="006C530A" w:rsidRPr="006853AA">
        <w:t xml:space="preserve">men </w:t>
      </w:r>
      <w:r w:rsidRPr="006853AA">
        <w:t xml:space="preserve">dei vil handtere dialog og fakturering kvar for seg. Verksemdene har eigne profilmanualar, men deler fleire felles uttrykk og prinsipp. </w:t>
      </w:r>
      <w:r w:rsidRPr="006853AA">
        <w:rPr>
          <w:b/>
          <w:bCs/>
        </w:rPr>
        <w:t>Skyss</w:t>
      </w:r>
      <w:r w:rsidRPr="006853AA">
        <w:t xml:space="preserve"> vil ha det største behovet for reklametenester.</w:t>
      </w:r>
    </w:p>
    <w:p w14:paraId="47F549E4" w14:textId="77777777" w:rsidR="00F26A7C" w:rsidRPr="006853AA" w:rsidRDefault="00F26A7C" w:rsidP="00F26A7C">
      <w:pPr>
        <w:spacing w:line="240" w:lineRule="auto"/>
        <w:ind w:right="0"/>
        <w:rPr>
          <w:szCs w:val="24"/>
        </w:rPr>
      </w:pPr>
    </w:p>
    <w:p w14:paraId="28208699" w14:textId="77777777" w:rsidR="00F26A7C" w:rsidRPr="006853AA" w:rsidRDefault="00F26A7C" w:rsidP="00F26A7C">
      <w:r w:rsidRPr="006853AA">
        <w:t xml:space="preserve">Fylkeskommunen har særskild merksemd på miljø. Utviklingsplan for Vestland 2024-2028 angir at klima og naturmangfald er ein premiss for samfunnsutviklinga. Regional plan for klima 2022-2035 legg fleire føringar når det gjeld innkjøp. Det er eit hovudmål for innkjøp at innkjøpspraksisen skal bidra til å redusere skadeleg miljøpåverknad og fremje klimavenlege løysingar.  </w:t>
      </w:r>
    </w:p>
    <w:p w14:paraId="02D85C19" w14:textId="77777777" w:rsidR="00F26A7C" w:rsidRPr="006853AA" w:rsidRDefault="00F26A7C" w:rsidP="00F26A7C">
      <w:pPr>
        <w:spacing w:line="240" w:lineRule="auto"/>
        <w:ind w:right="0"/>
        <w:rPr>
          <w:szCs w:val="24"/>
        </w:rPr>
      </w:pPr>
    </w:p>
    <w:p w14:paraId="4151ED9E" w14:textId="77777777" w:rsidR="00F26A7C" w:rsidRPr="006853AA" w:rsidRDefault="00F26A7C" w:rsidP="00F26A7C">
      <w:r w:rsidRPr="006853AA">
        <w:rPr>
          <w:u w:val="single"/>
        </w:rPr>
        <w:t>Overordna samfunnsoppdrag</w:t>
      </w:r>
      <w:r w:rsidRPr="006853AA">
        <w:t>:</w:t>
      </w:r>
    </w:p>
    <w:p w14:paraId="7F15ABA0" w14:textId="77777777" w:rsidR="00F26A7C" w:rsidRPr="006853AA" w:rsidRDefault="00F26A7C" w:rsidP="00F26A7C">
      <w:r w:rsidRPr="006853AA">
        <w:t>Fylkeskommunen har ansvar for å utvikle fylket, og har etablert eit målhierarki med visjon, verdiar og vårt overordna samfunnsoppdrag. Dette målhierarkiet vert illustrert slik, og skal vere styrande for all vår aktivitet:</w:t>
      </w:r>
    </w:p>
    <w:p w14:paraId="1921B962" w14:textId="77777777" w:rsidR="00EA310E" w:rsidRPr="006853AA" w:rsidRDefault="00EA310E" w:rsidP="00EA310E"/>
    <w:p w14:paraId="3DD1AF75" w14:textId="77777777" w:rsidR="00EA310E" w:rsidRPr="006853AA" w:rsidRDefault="00EA310E" w:rsidP="00EA310E">
      <w:r w:rsidRPr="00644BFC">
        <w:rPr>
          <w:noProof/>
        </w:rPr>
        <w:drawing>
          <wp:inline distT="0" distB="0" distL="0" distR="0" wp14:anchorId="71A84895" wp14:editId="5FF56CBF">
            <wp:extent cx="5573312" cy="3139440"/>
            <wp:effectExtent l="0" t="0" r="8890" b="3810"/>
            <wp:docPr id="4" name="Bilde 4" descr="Illustrasjon over Vestland fylkeskommune sitt samfunnsoppdrag, visjon og verdi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lustrasjon over Vestland fylkeskommune sitt samfunnsoppdrag, visjon og verdie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6924" cy="3152741"/>
                    </a:xfrm>
                    <a:prstGeom prst="rect">
                      <a:avLst/>
                    </a:prstGeom>
                    <a:noFill/>
                    <a:ln>
                      <a:noFill/>
                    </a:ln>
                  </pic:spPr>
                </pic:pic>
              </a:graphicData>
            </a:graphic>
          </wp:inline>
        </w:drawing>
      </w:r>
    </w:p>
    <w:p w14:paraId="3044E097" w14:textId="77777777" w:rsidR="006947FD" w:rsidRPr="006853AA" w:rsidRDefault="006947FD" w:rsidP="00F553D4"/>
    <w:p w14:paraId="303DB45A" w14:textId="77777777" w:rsidR="006C530A" w:rsidRPr="006853AA" w:rsidRDefault="006C530A">
      <w:pPr>
        <w:spacing w:line="240" w:lineRule="auto"/>
        <w:ind w:right="0"/>
        <w:rPr>
          <w:rFonts w:eastAsia="MS Gothic"/>
          <w:kern w:val="32"/>
          <w:u w:val="single"/>
        </w:rPr>
      </w:pPr>
      <w:r w:rsidRPr="006853AA">
        <w:rPr>
          <w:rFonts w:eastAsia="MS Gothic"/>
          <w:kern w:val="32"/>
          <w:u w:val="single"/>
        </w:rPr>
        <w:br w:type="page"/>
      </w:r>
    </w:p>
    <w:p w14:paraId="0D7E6A6B" w14:textId="4D5425DF" w:rsidR="006E3041" w:rsidRPr="006853AA" w:rsidRDefault="006E3041" w:rsidP="006E3041">
      <w:pPr>
        <w:rPr>
          <w:rFonts w:eastAsia="MS Gothic"/>
          <w:kern w:val="32"/>
          <w:u w:val="single"/>
        </w:rPr>
      </w:pPr>
      <w:r w:rsidRPr="006853AA">
        <w:rPr>
          <w:rFonts w:eastAsia="MS Gothic"/>
          <w:kern w:val="32"/>
          <w:u w:val="single"/>
        </w:rPr>
        <w:lastRenderedPageBreak/>
        <w:t>Skyss</w:t>
      </w:r>
    </w:p>
    <w:p w14:paraId="45C541DE" w14:textId="77777777" w:rsidR="006E3041" w:rsidRPr="006853AA" w:rsidRDefault="006E3041" w:rsidP="006E3041">
      <w:pPr>
        <w:rPr>
          <w:rFonts w:eastAsia="MS Gothic"/>
          <w:kern w:val="32"/>
        </w:rPr>
      </w:pPr>
      <w:r w:rsidRPr="006853AA">
        <w:rPr>
          <w:rFonts w:eastAsia="MS Gothic"/>
          <w:kern w:val="32"/>
        </w:rPr>
        <w:t xml:space="preserve">Skyss er Vestland fylkeskommunes administrasjonseining som utviklar, planlegg, kjøper og marknadsfører dei kollektivtransporttenester som Vestland fylkeskommune har ansvar for. </w:t>
      </w:r>
    </w:p>
    <w:p w14:paraId="3B7CC7ED" w14:textId="77777777" w:rsidR="006E3041" w:rsidRPr="006853AA" w:rsidRDefault="006E3041" w:rsidP="006E3041">
      <w:pPr>
        <w:rPr>
          <w:rFonts w:eastAsia="MS Gothic"/>
          <w:kern w:val="32"/>
        </w:rPr>
      </w:pPr>
      <w:r w:rsidRPr="006853AA">
        <w:rPr>
          <w:rFonts w:eastAsia="MS Gothic"/>
          <w:kern w:val="32"/>
        </w:rPr>
        <w:t xml:space="preserve">Skyss tildeler kontraktar for køyring av buss, bybane, båt og ferjer og drosjer i Vestland etter anbodskonkurransar. </w:t>
      </w:r>
    </w:p>
    <w:p w14:paraId="3D0EA69D" w14:textId="77777777" w:rsidR="006E3041" w:rsidRPr="006853AA" w:rsidRDefault="006E3041" w:rsidP="006E3041">
      <w:pPr>
        <w:rPr>
          <w:rFonts w:eastAsiaTheme="minorEastAsia"/>
        </w:rPr>
      </w:pPr>
    </w:p>
    <w:p w14:paraId="79998EB3" w14:textId="18BFB0F2" w:rsidR="006E3041" w:rsidRPr="006853AA" w:rsidRDefault="006E3041" w:rsidP="006E3041">
      <w:r w:rsidRPr="006853AA">
        <w:t xml:space="preserve">For ytterlegare informasjon vert det vist til </w:t>
      </w:r>
      <w:hyperlink r:id="rId13">
        <w:r w:rsidRPr="006853AA">
          <w:rPr>
            <w:rStyle w:val="Hyperkobling"/>
          </w:rPr>
          <w:t>www.skyss.no</w:t>
        </w:r>
      </w:hyperlink>
      <w:r w:rsidRPr="006853AA">
        <w:t>.</w:t>
      </w:r>
      <w:r w:rsidR="001F5AB4" w:rsidRPr="006853AA">
        <w:t>,</w:t>
      </w:r>
      <w:r w:rsidR="004163EB" w:rsidRPr="006853AA">
        <w:t xml:space="preserve"> </w:t>
      </w:r>
      <w:hyperlink r:id="rId14">
        <w:r w:rsidR="008845E3" w:rsidRPr="006853AA">
          <w:rPr>
            <w:rStyle w:val="Hyperkobling"/>
          </w:rPr>
          <w:t>www.bybanen.no</w:t>
        </w:r>
      </w:hyperlink>
      <w:r w:rsidR="008845E3" w:rsidRPr="006853AA">
        <w:t xml:space="preserve"> </w:t>
      </w:r>
      <w:r w:rsidR="00201495" w:rsidRPr="006853AA">
        <w:t xml:space="preserve">og </w:t>
      </w:r>
      <w:hyperlink r:id="rId15">
        <w:r w:rsidR="00201495" w:rsidRPr="006853AA">
          <w:rPr>
            <w:rStyle w:val="Hyperkobling"/>
          </w:rPr>
          <w:t>www.bybanenutbygging.no</w:t>
        </w:r>
      </w:hyperlink>
      <w:r w:rsidR="00201495" w:rsidRPr="006853AA">
        <w:t xml:space="preserve"> </w:t>
      </w:r>
    </w:p>
    <w:p w14:paraId="0D2614F3" w14:textId="77777777" w:rsidR="006E3041" w:rsidRPr="006853AA" w:rsidRDefault="006E3041" w:rsidP="006E3041"/>
    <w:p w14:paraId="17929342" w14:textId="77777777" w:rsidR="006947FD" w:rsidRPr="006853AA" w:rsidRDefault="006947FD" w:rsidP="006947FD">
      <w:pPr>
        <w:pStyle w:val="Overskrift2"/>
      </w:pPr>
      <w:bookmarkStart w:id="2" w:name="_Toc232070928"/>
      <w:r w:rsidRPr="006853AA">
        <w:t>Kontaktpunkt</w:t>
      </w:r>
      <w:bookmarkEnd w:id="2"/>
    </w:p>
    <w:p w14:paraId="4A4C0AEE" w14:textId="77777777" w:rsidR="00364F47" w:rsidRPr="006853AA" w:rsidRDefault="00364F47" w:rsidP="00364F47">
      <w:r w:rsidRPr="006853AA">
        <w:t>Kontaktperson hos oppdragsgjevar er:</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38"/>
        <w:gridCol w:w="4394"/>
      </w:tblGrid>
      <w:tr w:rsidR="00364F47" w:rsidRPr="006853AA" w14:paraId="1925B4D6" w14:textId="77777777" w:rsidTr="00E33EA7">
        <w:trPr>
          <w:trHeight w:val="193"/>
        </w:trPr>
        <w:tc>
          <w:tcPr>
            <w:tcW w:w="1838" w:type="dxa"/>
            <w:vAlign w:val="center"/>
          </w:tcPr>
          <w:p w14:paraId="624C28B2" w14:textId="77777777" w:rsidR="00364F47" w:rsidRPr="006853AA" w:rsidRDefault="00364F47" w:rsidP="00E33EA7">
            <w:pPr>
              <w:spacing w:line="240" w:lineRule="auto"/>
              <w:rPr>
                <w:rFonts w:eastAsia="Times New Roman" w:cs="Arial"/>
                <w:lang w:eastAsia="nb-NO"/>
              </w:rPr>
            </w:pPr>
            <w:r w:rsidRPr="006853AA">
              <w:rPr>
                <w:rFonts w:eastAsia="Times New Roman" w:cs="Arial"/>
                <w:lang w:eastAsia="nb-NO"/>
              </w:rPr>
              <w:t>Kontaktperson:</w:t>
            </w:r>
          </w:p>
        </w:tc>
        <w:tc>
          <w:tcPr>
            <w:tcW w:w="4394" w:type="dxa"/>
          </w:tcPr>
          <w:p w14:paraId="1EC22582" w14:textId="77777777" w:rsidR="00364F47" w:rsidRPr="006853AA" w:rsidRDefault="00364F47" w:rsidP="00E33EA7">
            <w:pPr>
              <w:spacing w:line="240" w:lineRule="auto"/>
              <w:rPr>
                <w:rFonts w:eastAsia="Times New Roman" w:cs="Arial"/>
                <w:lang w:eastAsia="nb-NO"/>
              </w:rPr>
            </w:pPr>
            <w:r w:rsidRPr="006853AA">
              <w:t xml:space="preserve">Bjørn Erik Linde </w:t>
            </w:r>
          </w:p>
        </w:tc>
      </w:tr>
      <w:tr w:rsidR="00364F47" w:rsidRPr="006853AA" w14:paraId="6C1A534B" w14:textId="77777777" w:rsidTr="00E33EA7">
        <w:trPr>
          <w:trHeight w:val="193"/>
        </w:trPr>
        <w:tc>
          <w:tcPr>
            <w:tcW w:w="1838" w:type="dxa"/>
            <w:vAlign w:val="center"/>
          </w:tcPr>
          <w:p w14:paraId="56972997" w14:textId="77777777" w:rsidR="00364F47" w:rsidRPr="006853AA" w:rsidRDefault="00364F47" w:rsidP="00E33EA7">
            <w:pPr>
              <w:spacing w:line="240" w:lineRule="auto"/>
              <w:rPr>
                <w:rFonts w:eastAsia="Times New Roman" w:cs="Arial"/>
                <w:lang w:eastAsia="nb-NO"/>
              </w:rPr>
            </w:pPr>
            <w:r w:rsidRPr="006853AA">
              <w:rPr>
                <w:rFonts w:eastAsia="Times New Roman" w:cs="Arial"/>
                <w:lang w:eastAsia="nb-NO"/>
              </w:rPr>
              <w:t>E-post:</w:t>
            </w:r>
          </w:p>
        </w:tc>
        <w:tc>
          <w:tcPr>
            <w:tcW w:w="4394" w:type="dxa"/>
          </w:tcPr>
          <w:p w14:paraId="00237A60" w14:textId="77777777" w:rsidR="00364F47" w:rsidRPr="006853AA" w:rsidRDefault="00364F47" w:rsidP="00E33EA7">
            <w:pPr>
              <w:spacing w:line="240" w:lineRule="auto"/>
              <w:rPr>
                <w:rFonts w:eastAsia="MS Gothic"/>
                <w:kern w:val="32"/>
              </w:rPr>
            </w:pPr>
            <w:hyperlink r:id="rId16" w:history="1">
              <w:r w:rsidRPr="006853AA">
                <w:rPr>
                  <w:rStyle w:val="Hyperkobling"/>
                  <w:rFonts w:eastAsia="MS Gothic"/>
                  <w:kern w:val="32"/>
                </w:rPr>
                <w:t>Bjorn.erik.linde@vlfk.no</w:t>
              </w:r>
            </w:hyperlink>
            <w:r w:rsidRPr="006853AA">
              <w:rPr>
                <w:rFonts w:eastAsia="MS Gothic"/>
                <w:kern w:val="32"/>
              </w:rPr>
              <w:t xml:space="preserve"> </w:t>
            </w:r>
          </w:p>
        </w:tc>
      </w:tr>
      <w:tr w:rsidR="00364F47" w:rsidRPr="006853AA" w14:paraId="31CC536C" w14:textId="77777777" w:rsidTr="00E33EA7">
        <w:trPr>
          <w:trHeight w:val="193"/>
        </w:trPr>
        <w:tc>
          <w:tcPr>
            <w:tcW w:w="1838" w:type="dxa"/>
            <w:vAlign w:val="center"/>
          </w:tcPr>
          <w:p w14:paraId="48FA5AB5" w14:textId="77777777" w:rsidR="00364F47" w:rsidRPr="006853AA" w:rsidRDefault="00364F47" w:rsidP="00E33EA7">
            <w:pPr>
              <w:spacing w:line="240" w:lineRule="auto"/>
              <w:rPr>
                <w:rFonts w:eastAsia="Times New Roman" w:cs="Arial"/>
                <w:lang w:eastAsia="nb-NO"/>
              </w:rPr>
            </w:pPr>
            <w:r w:rsidRPr="006853AA">
              <w:rPr>
                <w:rFonts w:eastAsia="Times New Roman" w:cs="Arial"/>
                <w:lang w:eastAsia="nb-NO"/>
              </w:rPr>
              <w:t>Telefon</w:t>
            </w:r>
          </w:p>
        </w:tc>
        <w:tc>
          <w:tcPr>
            <w:tcW w:w="4394" w:type="dxa"/>
          </w:tcPr>
          <w:p w14:paraId="4776C0B9" w14:textId="77777777" w:rsidR="00364F47" w:rsidRPr="006853AA" w:rsidRDefault="00364F47" w:rsidP="00E33EA7">
            <w:pPr>
              <w:spacing w:line="240" w:lineRule="auto"/>
            </w:pPr>
            <w:r w:rsidRPr="006853AA">
              <w:t xml:space="preserve">(+47) 99 71 66 83  </w:t>
            </w:r>
          </w:p>
        </w:tc>
      </w:tr>
    </w:tbl>
    <w:p w14:paraId="06A92463" w14:textId="77777777" w:rsidR="00364F47" w:rsidRPr="006853AA" w:rsidRDefault="00364F47" w:rsidP="00364F47">
      <w:pPr>
        <w:rPr>
          <w:szCs w:val="24"/>
        </w:rPr>
      </w:pPr>
    </w:p>
    <w:p w14:paraId="21E5AEC0" w14:textId="77777777" w:rsidR="00364F47" w:rsidRPr="006853AA" w:rsidRDefault="00364F47" w:rsidP="00364F47">
      <w:r w:rsidRPr="006853AA">
        <w:t>Det skal i konkurransefasen ikkje vere kontakt/kommunikasjon med andre personar hos oppdragsgjevar om konkurransen enn nemnde kontaktperson.</w:t>
      </w:r>
      <w:r w:rsidRPr="006853AA">
        <w:br/>
      </w:r>
    </w:p>
    <w:p w14:paraId="71D18138" w14:textId="467B39C3" w:rsidR="006947FD" w:rsidRPr="006853AA" w:rsidRDefault="006947FD" w:rsidP="006947FD">
      <w:pPr>
        <w:pStyle w:val="Overskrift2"/>
      </w:pPr>
      <w:bookmarkStart w:id="3" w:name="_Toc232070929"/>
      <w:r w:rsidRPr="006853AA">
        <w:t>Føremå</w:t>
      </w:r>
      <w:r w:rsidR="008E114F" w:rsidRPr="006853AA">
        <w:t>l</w:t>
      </w:r>
      <w:r w:rsidR="00D33417" w:rsidRPr="006853AA">
        <w:t>- og omfang</w:t>
      </w:r>
      <w:bookmarkEnd w:id="3"/>
      <w:r w:rsidRPr="006853AA">
        <w:t xml:space="preserve"> </w:t>
      </w:r>
    </w:p>
    <w:p w14:paraId="10B65B74" w14:textId="205AD011" w:rsidR="008E114F" w:rsidRPr="006853AA" w:rsidRDefault="008E114F" w:rsidP="008E114F">
      <w:pPr>
        <w:pStyle w:val="Overskrift3"/>
      </w:pPr>
      <w:bookmarkStart w:id="4" w:name="_Toc232070930"/>
      <w:r w:rsidRPr="006853AA">
        <w:t>Føremål</w:t>
      </w:r>
      <w:bookmarkEnd w:id="4"/>
    </w:p>
    <w:p w14:paraId="00D8BB41" w14:textId="37310653" w:rsidR="00A67E73" w:rsidRPr="006853AA" w:rsidRDefault="00A67E73" w:rsidP="00A67E73">
      <w:pPr>
        <w:rPr>
          <w:iCs/>
        </w:rPr>
      </w:pPr>
      <w:r w:rsidRPr="006853AA">
        <w:rPr>
          <w:iCs/>
        </w:rPr>
        <w:t>Skyss har planar om å inngå avtale med eit fullservice reklamebyrå som kan levere kreativ marknadskommunikasjon av høg kvalitet på ulike flater i ein stadig meir skiftande og krevjande marknad.</w:t>
      </w:r>
    </w:p>
    <w:p w14:paraId="40E7BDEF" w14:textId="77777777" w:rsidR="00A67E73" w:rsidRPr="006853AA" w:rsidRDefault="00A67E73" w:rsidP="00A67E73"/>
    <w:p w14:paraId="15946DCE" w14:textId="1F815D5F" w:rsidR="00A67E73" w:rsidRPr="006853AA" w:rsidRDefault="00A67E73" w:rsidP="00A67E73">
      <w:r w:rsidRPr="006853AA">
        <w:t>Leverandøren skal kunne handtere:</w:t>
      </w:r>
    </w:p>
    <w:p w14:paraId="7A452C5C" w14:textId="77777777" w:rsidR="00A67E73" w:rsidRPr="006853AA" w:rsidRDefault="00A67E73" w:rsidP="001A68CF">
      <w:pPr>
        <w:numPr>
          <w:ilvl w:val="0"/>
          <w:numId w:val="7"/>
        </w:numPr>
      </w:pPr>
      <w:r w:rsidRPr="006853AA">
        <w:t xml:space="preserve">Strategisk rådgjeving knytt til blant anna merkevarebygging, verdiar og posisjonering </w:t>
      </w:r>
    </w:p>
    <w:p w14:paraId="4AC3B76D" w14:textId="77777777" w:rsidR="00A67E73" w:rsidRPr="006853AA" w:rsidRDefault="00A67E73" w:rsidP="001A68CF">
      <w:pPr>
        <w:numPr>
          <w:ilvl w:val="0"/>
          <w:numId w:val="7"/>
        </w:numPr>
      </w:pPr>
      <w:r w:rsidRPr="006853AA">
        <w:t xml:space="preserve">Store og omfattande marknadskampanjar (det vere seg informasjonskampanjar, profilkampanjar, produktkampanjar, haldningskampanjar, vervekampanjar o.l.).  </w:t>
      </w:r>
    </w:p>
    <w:p w14:paraId="5160A557" w14:textId="77777777" w:rsidR="00A67E73" w:rsidRPr="006853AA" w:rsidRDefault="00A67E73" w:rsidP="001A68CF">
      <w:pPr>
        <w:numPr>
          <w:ilvl w:val="0"/>
          <w:numId w:val="7"/>
        </w:numPr>
      </w:pPr>
      <w:r w:rsidRPr="006853AA">
        <w:t>Utvikling av kommunikasjonskonsept/kommunikasjonsløysingar og rådgjeving i samband med den valde bodskapen</w:t>
      </w:r>
    </w:p>
    <w:p w14:paraId="03B3E528" w14:textId="0CF4012B" w:rsidR="00A67E73" w:rsidRPr="006853AA" w:rsidRDefault="00A67E73" w:rsidP="001A68CF">
      <w:pPr>
        <w:numPr>
          <w:ilvl w:val="0"/>
          <w:numId w:val="7"/>
        </w:numPr>
      </w:pPr>
      <w:r w:rsidRPr="006853AA">
        <w:t xml:space="preserve">Val og bruk av ulike kanalar/medium/flater (f.eks. sosiale medium, film, annonsering, radio, utandørsreklame, sisteleddsaktivitetar, informasjonsmateriell, </w:t>
      </w:r>
      <w:r w:rsidR="004D17BA" w:rsidRPr="006853AA">
        <w:t>arrangement</w:t>
      </w:r>
      <w:r w:rsidRPr="006853AA">
        <w:t xml:space="preserve">, kampanjebaserte webløysingar, stands etc.) </w:t>
      </w:r>
    </w:p>
    <w:p w14:paraId="276AEE40" w14:textId="77777777" w:rsidR="00A67E73" w:rsidRPr="006853AA" w:rsidRDefault="00A67E73" w:rsidP="001A68CF">
      <w:pPr>
        <w:numPr>
          <w:ilvl w:val="0"/>
          <w:numId w:val="7"/>
        </w:numPr>
      </w:pPr>
      <w:r w:rsidRPr="006853AA">
        <w:t xml:space="preserve">Overvaking og kampanjeoptimalisering undervegs i kampanjeperiodane, samt systematisk trekking av læringspunkt frå aktivitet til aktivitet </w:t>
      </w:r>
    </w:p>
    <w:p w14:paraId="4C42C200" w14:textId="77777777" w:rsidR="00A67E73" w:rsidRPr="006853AA" w:rsidRDefault="00A67E73" w:rsidP="001A68CF">
      <w:pPr>
        <w:numPr>
          <w:ilvl w:val="0"/>
          <w:numId w:val="7"/>
        </w:numPr>
      </w:pPr>
      <w:r w:rsidRPr="006853AA">
        <w:t>Utvikling av kommunikasjonskonsept, inkludert prinsipp og design for haldeplassar og skilting</w:t>
      </w:r>
    </w:p>
    <w:p w14:paraId="38194F0B" w14:textId="77777777" w:rsidR="00A67E73" w:rsidRPr="006853AA" w:rsidRDefault="00A67E73" w:rsidP="001A68CF">
      <w:pPr>
        <w:numPr>
          <w:ilvl w:val="0"/>
          <w:numId w:val="7"/>
        </w:numPr>
      </w:pPr>
      <w:r w:rsidRPr="006853AA">
        <w:t>Andre relevante oppdrag</w:t>
      </w:r>
    </w:p>
    <w:p w14:paraId="30A511D1" w14:textId="77777777" w:rsidR="00C75A79" w:rsidRPr="006853AA" w:rsidRDefault="00C75A79" w:rsidP="00C75A79"/>
    <w:p w14:paraId="410F2EDE" w14:textId="687745B5" w:rsidR="001C488C" w:rsidRPr="006853AA" w:rsidRDefault="001C488C" w:rsidP="001C488C">
      <w:pPr>
        <w:pStyle w:val="Overskrift3"/>
      </w:pPr>
      <w:bookmarkStart w:id="5" w:name="_Toc232070931"/>
      <w:r w:rsidRPr="006853AA">
        <w:lastRenderedPageBreak/>
        <w:t>Verdi og omfang</w:t>
      </w:r>
      <w:bookmarkEnd w:id="5"/>
    </w:p>
    <w:p w14:paraId="6B1A3CE8" w14:textId="59C9F32C" w:rsidR="00DD3200" w:rsidRPr="006853AA" w:rsidRDefault="00DD3200" w:rsidP="00DD3200">
      <w:r w:rsidRPr="006853AA">
        <w:t xml:space="preserve">Basert på erfaring frå tidlegare år og ein revisjon av framtidig analysebehov reknar Skyss med at anskaffinga har ein verdi på ca. NOK 2 000 000 per år. Den potensielle totalramma for rammeavtalen vil difor vere ca. NOK 16 millionar. </w:t>
      </w:r>
    </w:p>
    <w:p w14:paraId="6F0CB437" w14:textId="77777777" w:rsidR="00DD3200" w:rsidRPr="006853AA" w:rsidRDefault="00DD3200" w:rsidP="00DD3200"/>
    <w:p w14:paraId="7E912BA6" w14:textId="67C2EC74" w:rsidR="001C488C" w:rsidRPr="006853AA" w:rsidRDefault="00DD3200" w:rsidP="00DD3200">
      <w:r w:rsidRPr="006853AA">
        <w:t xml:space="preserve">For meir informasjon om omfanget av og innhaldet i anskaffinga viser vi til </w:t>
      </w:r>
      <w:r w:rsidR="00EC36A8" w:rsidRPr="006853AA">
        <w:t>krav</w:t>
      </w:r>
      <w:r w:rsidRPr="006853AA">
        <w:t>spesifikasjonen, sjå Kap. B Vedlegg A.</w:t>
      </w:r>
    </w:p>
    <w:p w14:paraId="436BA2AE" w14:textId="77777777" w:rsidR="00A67E73" w:rsidRPr="006853AA" w:rsidRDefault="00A67E73" w:rsidP="00A67E73"/>
    <w:p w14:paraId="644B6F65" w14:textId="021DD539" w:rsidR="00463692" w:rsidRPr="006853AA" w:rsidRDefault="00463692" w:rsidP="00463692">
      <w:pPr>
        <w:pStyle w:val="Overskrift3"/>
      </w:pPr>
      <w:bookmarkStart w:id="6" w:name="_Toc232070932"/>
      <w:r w:rsidRPr="006853AA">
        <w:t>Andre sentrale dokument</w:t>
      </w:r>
      <w:bookmarkEnd w:id="6"/>
    </w:p>
    <w:p w14:paraId="134CC9D3" w14:textId="3A6C11DB" w:rsidR="00A67E73" w:rsidRPr="006853AA" w:rsidRDefault="00A67E73" w:rsidP="00A67E73">
      <w:r w:rsidRPr="006853AA">
        <w:t xml:space="preserve">Elles </w:t>
      </w:r>
      <w:r w:rsidR="006A7609" w:rsidRPr="006853AA">
        <w:t>vert det vist til</w:t>
      </w:r>
      <w:r w:rsidRPr="006853AA">
        <w:t xml:space="preserve"> </w:t>
      </w:r>
      <w:r w:rsidRPr="006853AA">
        <w:rPr>
          <w:b/>
          <w:bCs/>
        </w:rPr>
        <w:t>Vedlegg A</w:t>
      </w:r>
      <w:r w:rsidRPr="006853AA">
        <w:t xml:space="preserve"> – Oppdragsgjevar sin kra</w:t>
      </w:r>
      <w:r w:rsidR="009774E0" w:rsidRPr="006853AA">
        <w:t>v</w:t>
      </w:r>
      <w:r w:rsidRPr="006853AA">
        <w:t xml:space="preserve">spesifikasjon, samt følgjande lenker: </w:t>
      </w:r>
    </w:p>
    <w:p w14:paraId="6309173E" w14:textId="63215E02" w:rsidR="00A67E73" w:rsidRPr="006853AA" w:rsidRDefault="00D21D0C" w:rsidP="34E5B8EA">
      <w:pPr>
        <w:pStyle w:val="Listeavsnitt"/>
        <w:numPr>
          <w:ilvl w:val="0"/>
          <w:numId w:val="14"/>
        </w:numPr>
        <w:rPr>
          <w:rStyle w:val="Hyperkobling"/>
        </w:rPr>
      </w:pPr>
      <w:r w:rsidRPr="006853AA">
        <w:t>Årsrapport 202</w:t>
      </w:r>
      <w:r w:rsidR="000176DD" w:rsidRPr="001A2953">
        <w:t>5</w:t>
      </w:r>
      <w:r w:rsidRPr="006853AA">
        <w:t xml:space="preserve"> – strategi for berekraftig mobilitet - </w:t>
      </w:r>
      <w:hyperlink r:id="rId17" w:history="1">
        <w:r w:rsidR="000176DD" w:rsidRPr="006853AA">
          <w:rPr>
            <w:rStyle w:val="Hyperkobling"/>
          </w:rPr>
          <w:t>Lenke</w:t>
        </w:r>
      </w:hyperlink>
    </w:p>
    <w:p w14:paraId="2A0CF464" w14:textId="41420D5A" w:rsidR="0072781C" w:rsidRPr="006853AA" w:rsidRDefault="0072781C" w:rsidP="00526E5A">
      <w:pPr>
        <w:pStyle w:val="Listeavsnitt"/>
        <w:numPr>
          <w:ilvl w:val="0"/>
          <w:numId w:val="14"/>
        </w:numPr>
      </w:pPr>
      <w:r w:rsidRPr="006853AA">
        <w:t>Profilmanual</w:t>
      </w:r>
      <w:r w:rsidR="0076230E" w:rsidRPr="006853AA">
        <w:t xml:space="preserve"> - </w:t>
      </w:r>
      <w:hyperlink r:id="rId18" w:history="1">
        <w:r w:rsidR="0076230E" w:rsidRPr="006853AA">
          <w:rPr>
            <w:rStyle w:val="Hyperkobling"/>
          </w:rPr>
          <w:t>Lenke</w:t>
        </w:r>
      </w:hyperlink>
    </w:p>
    <w:p w14:paraId="72657307" w14:textId="77777777" w:rsidR="00E17385" w:rsidRPr="006853AA" w:rsidRDefault="00E17385" w:rsidP="006947FD"/>
    <w:p w14:paraId="45076046" w14:textId="77777777" w:rsidR="006947FD" w:rsidRPr="006853AA" w:rsidRDefault="006947FD" w:rsidP="006947FD">
      <w:pPr>
        <w:pStyle w:val="Overskrift2"/>
      </w:pPr>
      <w:bookmarkStart w:id="7" w:name="_Toc232070933"/>
      <w:r w:rsidRPr="006853AA">
        <w:t>Viktige datoar</w:t>
      </w:r>
      <w:bookmarkEnd w:id="7"/>
    </w:p>
    <w:p w14:paraId="7F9F282A" w14:textId="77777777" w:rsidR="006947FD" w:rsidRPr="006853AA" w:rsidRDefault="006947FD" w:rsidP="006947FD"/>
    <w:p w14:paraId="265B5C74" w14:textId="77777777" w:rsidR="001C0165" w:rsidRPr="006853AA" w:rsidRDefault="001C0165" w:rsidP="001C0165">
      <w:pPr>
        <w:pStyle w:val="Overskrift3"/>
      </w:pPr>
      <w:bookmarkStart w:id="8" w:name="_Toc217039352"/>
      <w:bookmarkStart w:id="9" w:name="_Toc232070934"/>
      <w:r w:rsidRPr="006853AA">
        <w:t>Aktivitetar kvalifikasjonsfase</w:t>
      </w:r>
      <w:bookmarkEnd w:id="8"/>
      <w:bookmarkEnd w:id="9"/>
    </w:p>
    <w:tbl>
      <w:tblPr>
        <w:tblStyle w:val="Vanligtabell1"/>
        <w:tblW w:w="9476" w:type="dxa"/>
        <w:tblLayout w:type="fixed"/>
        <w:tblLook w:val="04A0" w:firstRow="1" w:lastRow="0" w:firstColumn="1" w:lastColumn="0" w:noHBand="0" w:noVBand="1"/>
      </w:tblPr>
      <w:tblGrid>
        <w:gridCol w:w="5637"/>
        <w:gridCol w:w="3839"/>
      </w:tblGrid>
      <w:tr w:rsidR="001C0165" w:rsidRPr="006853AA" w14:paraId="09EB6D04" w14:textId="77777777" w:rsidTr="00E33EA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hideMark/>
          </w:tcPr>
          <w:p w14:paraId="19F69B05" w14:textId="77777777" w:rsidR="001C0165" w:rsidRPr="006853AA" w:rsidRDefault="001C0165" w:rsidP="00E33EA7">
            <w:pPr>
              <w:textAlignment w:val="baseline"/>
              <w:rPr>
                <w:rFonts w:cs="Arial"/>
                <w:b w:val="0"/>
                <w:bCs w:val="0"/>
                <w:szCs w:val="24"/>
              </w:rPr>
            </w:pPr>
            <w:r w:rsidRPr="006853AA">
              <w:rPr>
                <w:rFonts w:cs="Arial"/>
                <w:szCs w:val="24"/>
              </w:rPr>
              <w:t>Aktivitet </w:t>
            </w:r>
          </w:p>
        </w:tc>
        <w:tc>
          <w:tcPr>
            <w:tcW w:w="3839" w:type="dxa"/>
            <w:hideMark/>
          </w:tcPr>
          <w:p w14:paraId="24A5DBBB" w14:textId="77777777" w:rsidR="001C0165" w:rsidRPr="006853AA" w:rsidRDefault="001C0165" w:rsidP="00E33EA7">
            <w:pPr>
              <w:textAlignment w:val="baseline"/>
              <w:cnfStyle w:val="100000000000" w:firstRow="1" w:lastRow="0" w:firstColumn="0" w:lastColumn="0" w:oddVBand="0" w:evenVBand="0" w:oddHBand="0" w:evenHBand="0" w:firstRowFirstColumn="0" w:firstRowLastColumn="0" w:lastRowFirstColumn="0" w:lastRowLastColumn="0"/>
              <w:rPr>
                <w:rFonts w:cs="Arial"/>
                <w:b w:val="0"/>
                <w:bCs w:val="0"/>
              </w:rPr>
            </w:pPr>
            <w:r w:rsidRPr="006853AA">
              <w:rPr>
                <w:rFonts w:cs="Arial"/>
              </w:rPr>
              <w:t>Tidspunkt  </w:t>
            </w:r>
          </w:p>
        </w:tc>
      </w:tr>
      <w:tr w:rsidR="005B49FE" w:rsidRPr="006853AA" w14:paraId="7E01B8B3" w14:textId="77777777" w:rsidTr="00E33EA7">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hideMark/>
          </w:tcPr>
          <w:p w14:paraId="27C1E6A4" w14:textId="77777777" w:rsidR="005B49FE" w:rsidRPr="006853AA" w:rsidRDefault="005B49FE" w:rsidP="005B49FE">
            <w:pPr>
              <w:textAlignment w:val="baseline"/>
              <w:rPr>
                <w:rFonts w:cs="Arial"/>
                <w:b w:val="0"/>
                <w:bCs w:val="0"/>
                <w:szCs w:val="24"/>
              </w:rPr>
            </w:pPr>
            <w:r w:rsidRPr="006853AA">
              <w:rPr>
                <w:rFonts w:cs="Arial"/>
                <w:b w:val="0"/>
                <w:bCs w:val="0"/>
                <w:szCs w:val="24"/>
              </w:rPr>
              <w:t>Kunngjering   </w:t>
            </w:r>
          </w:p>
        </w:tc>
        <w:tc>
          <w:tcPr>
            <w:tcW w:w="3839" w:type="dxa"/>
            <w:hideMark/>
          </w:tcPr>
          <w:p w14:paraId="54B9FBE7" w14:textId="34EDB54A" w:rsidR="005B49FE" w:rsidRPr="006853AA" w:rsidRDefault="00000000" w:rsidP="005B49FE">
            <w:pPr>
              <w:spacing w:line="276" w:lineRule="auto"/>
              <w:cnfStyle w:val="000000100000" w:firstRow="0" w:lastRow="0" w:firstColumn="0" w:lastColumn="0" w:oddVBand="0" w:evenVBand="0" w:oddHBand="1" w:evenHBand="0" w:firstRowFirstColumn="0" w:firstRowLastColumn="0" w:lastRowFirstColumn="0" w:lastRowLastColumn="0"/>
              <w:rPr>
                <w:rFonts w:cs="Arial"/>
              </w:rPr>
            </w:pPr>
            <w:sdt>
              <w:sdtPr>
                <w:id w:val="328876607"/>
                <w:placeholder>
                  <w:docPart w:val="9CC335697A52476385D39100A3CA9814"/>
                </w:placeholder>
                <w:date w:fullDate="2026-06-12T00:00:00Z">
                  <w:dateFormat w:val="dd.MM.yyyy"/>
                  <w:lid w:val="nb-NO"/>
                  <w:storeMappedDataAs w:val="dateTime"/>
                  <w:calendar w:val="gregorian"/>
                </w:date>
              </w:sdtPr>
              <w:sdtContent>
                <w:r w:rsidR="00D45F44" w:rsidRPr="006853AA">
                  <w:t>12.06.2026</w:t>
                </w:r>
              </w:sdtContent>
            </w:sdt>
          </w:p>
        </w:tc>
      </w:tr>
      <w:tr w:rsidR="005B49FE" w:rsidRPr="006853AA" w14:paraId="2D6B4AE6" w14:textId="77777777" w:rsidTr="00E33EA7">
        <w:trPr>
          <w:trHeight w:val="349"/>
        </w:trPr>
        <w:tc>
          <w:tcPr>
            <w:cnfStyle w:val="001000000000" w:firstRow="0" w:lastRow="0" w:firstColumn="1" w:lastColumn="0" w:oddVBand="0" w:evenVBand="0" w:oddHBand="0" w:evenHBand="0" w:firstRowFirstColumn="0" w:firstRowLastColumn="0" w:lastRowFirstColumn="0" w:lastRowLastColumn="0"/>
            <w:tcW w:w="5637" w:type="dxa"/>
            <w:hideMark/>
          </w:tcPr>
          <w:p w14:paraId="2317A337" w14:textId="1E50A583" w:rsidR="005B49FE" w:rsidRPr="006853AA" w:rsidRDefault="005B49FE" w:rsidP="005B49FE">
            <w:pPr>
              <w:textAlignment w:val="baseline"/>
              <w:rPr>
                <w:rFonts w:cs="Arial"/>
                <w:b w:val="0"/>
                <w:bCs w:val="0"/>
                <w:szCs w:val="24"/>
              </w:rPr>
            </w:pPr>
            <w:r w:rsidRPr="006853AA">
              <w:rPr>
                <w:rFonts w:cs="Arial"/>
                <w:b w:val="0"/>
                <w:bCs w:val="0"/>
                <w:szCs w:val="24"/>
              </w:rPr>
              <w:t xml:space="preserve">Frist for spørsmål til kvalifikasjonsgrunnlaget </w:t>
            </w:r>
            <w:r w:rsidR="00D45F44" w:rsidRPr="006853AA">
              <w:rPr>
                <w:rFonts w:cs="Arial"/>
                <w:b w:val="0"/>
                <w:bCs w:val="0"/>
                <w:szCs w:val="24"/>
              </w:rPr>
              <w:t>*</w:t>
            </w:r>
          </w:p>
        </w:tc>
        <w:tc>
          <w:tcPr>
            <w:tcW w:w="3839" w:type="dxa"/>
            <w:hideMark/>
          </w:tcPr>
          <w:p w14:paraId="5CDD35F1" w14:textId="5DB79B6C" w:rsidR="005B49FE" w:rsidRPr="006853AA" w:rsidRDefault="00000000" w:rsidP="005B49FE">
            <w:pPr>
              <w:spacing w:line="276" w:lineRule="auto"/>
              <w:cnfStyle w:val="000000000000" w:firstRow="0" w:lastRow="0" w:firstColumn="0" w:lastColumn="0" w:oddVBand="0" w:evenVBand="0" w:oddHBand="0" w:evenHBand="0" w:firstRowFirstColumn="0" w:firstRowLastColumn="0" w:lastRowFirstColumn="0" w:lastRowLastColumn="0"/>
              <w:rPr>
                <w:rFonts w:cs="Arial"/>
              </w:rPr>
            </w:pPr>
            <w:sdt>
              <w:sdtPr>
                <w:id w:val="1976023561"/>
                <w:placeholder>
                  <w:docPart w:val="E3EBA5DBBE4641B1875EDE1DE733F954"/>
                </w:placeholder>
                <w:date w:fullDate="2026-08-10T00:00:00Z">
                  <w:dateFormat w:val="dd.MM.yyyy"/>
                  <w:lid w:val="nb-NO"/>
                  <w:storeMappedDataAs w:val="dateTime"/>
                  <w:calendar w:val="gregorian"/>
                </w:date>
              </w:sdtPr>
              <w:sdtContent>
                <w:r w:rsidR="00BD23AC">
                  <w:rPr>
                    <w:lang w:val="nb-NO"/>
                  </w:rPr>
                  <w:t>10.08.2026</w:t>
                </w:r>
              </w:sdtContent>
            </w:sdt>
          </w:p>
        </w:tc>
      </w:tr>
      <w:tr w:rsidR="005B49FE" w:rsidRPr="006853AA" w14:paraId="5660D7A3" w14:textId="77777777" w:rsidTr="00E33EA7">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tcPr>
          <w:p w14:paraId="0825260F" w14:textId="0587764A" w:rsidR="005B49FE" w:rsidRPr="006853AA" w:rsidRDefault="005B49FE" w:rsidP="005B49FE">
            <w:pPr>
              <w:textAlignment w:val="baseline"/>
              <w:rPr>
                <w:rFonts w:cs="Arial"/>
                <w:b w:val="0"/>
                <w:bCs w:val="0"/>
                <w:szCs w:val="24"/>
              </w:rPr>
            </w:pPr>
            <w:r w:rsidRPr="006853AA">
              <w:rPr>
                <w:rFonts w:cs="Arial"/>
                <w:b w:val="0"/>
                <w:bCs w:val="0"/>
                <w:szCs w:val="24"/>
              </w:rPr>
              <w:t>Frist for innlevering av kvalifikasjonssøknad </w:t>
            </w:r>
            <w:r w:rsidR="00114282" w:rsidRPr="006853AA">
              <w:rPr>
                <w:rFonts w:cs="Arial"/>
                <w:b w:val="0"/>
                <w:bCs w:val="0"/>
                <w:szCs w:val="24"/>
              </w:rPr>
              <w:t>/ førespurnad</w:t>
            </w:r>
          </w:p>
        </w:tc>
        <w:tc>
          <w:tcPr>
            <w:tcW w:w="3839" w:type="dxa"/>
          </w:tcPr>
          <w:p w14:paraId="1431D263" w14:textId="74B2D1FD" w:rsidR="005B49FE" w:rsidRPr="006853AA" w:rsidRDefault="00000000" w:rsidP="005B49FE">
            <w:pPr>
              <w:spacing w:line="276" w:lineRule="auto"/>
              <w:cnfStyle w:val="000000100000" w:firstRow="0" w:lastRow="0" w:firstColumn="0" w:lastColumn="0" w:oddVBand="0" w:evenVBand="0" w:oddHBand="1" w:evenHBand="0" w:firstRowFirstColumn="0" w:firstRowLastColumn="0" w:lastRowFirstColumn="0" w:lastRowLastColumn="0"/>
              <w:rPr>
                <w:rFonts w:cs="Arial"/>
                <w:b/>
              </w:rPr>
            </w:pPr>
            <w:sdt>
              <w:sdtPr>
                <w:rPr>
                  <w:b/>
                  <w:bCs/>
                </w:rPr>
                <w:id w:val="-1335749538"/>
                <w:placeholder>
                  <w:docPart w:val="A9C588AAF313415E9D46C88D33434192"/>
                </w:placeholder>
                <w:date w:fullDate="2026-08-17T00:00:00Z">
                  <w:dateFormat w:val="dd.MM.yyyy"/>
                  <w:lid w:val="nb-NO"/>
                  <w:storeMappedDataAs w:val="dateTime"/>
                  <w:calendar w:val="gregorian"/>
                </w:date>
              </w:sdtPr>
              <w:sdtContent>
                <w:r w:rsidR="00BD23AC">
                  <w:rPr>
                    <w:b/>
                    <w:bCs/>
                    <w:lang w:val="nb-NO"/>
                  </w:rPr>
                  <w:t>17.08.2026</w:t>
                </w:r>
              </w:sdtContent>
            </w:sdt>
            <w:r w:rsidR="005B49FE" w:rsidRPr="006853AA">
              <w:rPr>
                <w:rFonts w:cs="Arial"/>
                <w:b/>
                <w:bCs/>
              </w:rPr>
              <w:t>, kl. 12:00</w:t>
            </w:r>
          </w:p>
        </w:tc>
      </w:tr>
    </w:tbl>
    <w:p w14:paraId="35973FF3" w14:textId="15D4CC03" w:rsidR="00D45F44" w:rsidRPr="006853AA" w:rsidRDefault="00B95324" w:rsidP="00B95324">
      <w:pPr>
        <w:rPr>
          <w:i/>
          <w:iCs/>
        </w:rPr>
      </w:pPr>
      <w:r w:rsidRPr="006853AA">
        <w:rPr>
          <w:i/>
          <w:iCs/>
        </w:rPr>
        <w:t>*</w:t>
      </w:r>
      <w:r w:rsidR="007C08C0" w:rsidRPr="006B7165">
        <w:rPr>
          <w:i/>
          <w:iCs/>
          <w:color w:val="EE0000"/>
        </w:rPr>
        <w:t>Kvalifikasjonsfrist er sett</w:t>
      </w:r>
      <w:r w:rsidR="00302CEC" w:rsidRPr="006B7165">
        <w:rPr>
          <w:i/>
          <w:iCs/>
          <w:color w:val="EE0000"/>
        </w:rPr>
        <w:t xml:space="preserve"> med omsyn til ferieavvikling hjå oppdragsgivar og leverandørar. </w:t>
      </w:r>
      <w:r w:rsidR="00FB2942" w:rsidRPr="006B7165">
        <w:rPr>
          <w:i/>
          <w:iCs/>
          <w:color w:val="EE0000"/>
        </w:rPr>
        <w:t>Spørsmål</w:t>
      </w:r>
      <w:r w:rsidR="00302CEC" w:rsidRPr="006B7165">
        <w:rPr>
          <w:i/>
          <w:iCs/>
          <w:color w:val="EE0000"/>
        </w:rPr>
        <w:t xml:space="preserve"> </w:t>
      </w:r>
      <w:r w:rsidR="00FB2942" w:rsidRPr="006B7165">
        <w:rPr>
          <w:i/>
          <w:iCs/>
          <w:color w:val="EE0000"/>
        </w:rPr>
        <w:t>motteke</w:t>
      </w:r>
      <w:r w:rsidR="008C183B" w:rsidRPr="006B7165">
        <w:rPr>
          <w:i/>
          <w:iCs/>
          <w:color w:val="EE0000"/>
        </w:rPr>
        <w:t xml:space="preserve"> etter ca. 5 juli 2026, vil først bli svara ut </w:t>
      </w:r>
      <w:r w:rsidR="00614808" w:rsidRPr="006B7165">
        <w:rPr>
          <w:i/>
          <w:iCs/>
          <w:color w:val="EE0000"/>
        </w:rPr>
        <w:t xml:space="preserve">etter 10. august. </w:t>
      </w:r>
      <w:r w:rsidR="0082351A" w:rsidRPr="006B7165">
        <w:rPr>
          <w:i/>
          <w:iCs/>
          <w:color w:val="EE0000"/>
        </w:rPr>
        <w:t xml:space="preserve">Vi vil i kvalifikasjonsfasen og svare ut spørsmål knytt til </w:t>
      </w:r>
      <w:r w:rsidR="00626EBB" w:rsidRPr="006B7165">
        <w:rPr>
          <w:i/>
          <w:iCs/>
          <w:color w:val="EE0000"/>
        </w:rPr>
        <w:t xml:space="preserve">konkurransefasen. </w:t>
      </w:r>
    </w:p>
    <w:p w14:paraId="39AB2779" w14:textId="77777777" w:rsidR="001C0165" w:rsidRPr="006853AA" w:rsidRDefault="001C0165" w:rsidP="001C0165"/>
    <w:p w14:paraId="76163029" w14:textId="77777777" w:rsidR="001C0165" w:rsidRPr="006853AA" w:rsidRDefault="001C0165" w:rsidP="001C0165">
      <w:pPr>
        <w:pStyle w:val="Overskrift3"/>
      </w:pPr>
      <w:bookmarkStart w:id="10" w:name="_Toc217039353"/>
      <w:bookmarkStart w:id="11" w:name="_Toc232070935"/>
      <w:r w:rsidRPr="006853AA">
        <w:t>Aktivitetar konkurransefase</w:t>
      </w:r>
      <w:bookmarkEnd w:id="10"/>
      <w:bookmarkEnd w:id="11"/>
    </w:p>
    <w:tbl>
      <w:tblPr>
        <w:tblStyle w:val="Vanligtabell1"/>
        <w:tblW w:w="9476" w:type="dxa"/>
        <w:tblLayout w:type="fixed"/>
        <w:tblLook w:val="04A0" w:firstRow="1" w:lastRow="0" w:firstColumn="1" w:lastColumn="0" w:noHBand="0" w:noVBand="1"/>
      </w:tblPr>
      <w:tblGrid>
        <w:gridCol w:w="5637"/>
        <w:gridCol w:w="3839"/>
      </w:tblGrid>
      <w:tr w:rsidR="001C0165" w:rsidRPr="006853AA" w14:paraId="195566CE" w14:textId="77777777" w:rsidTr="34E5B8E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hideMark/>
          </w:tcPr>
          <w:p w14:paraId="4C42819D" w14:textId="77777777" w:rsidR="001C0165" w:rsidRPr="006853AA" w:rsidRDefault="001C0165" w:rsidP="00E33EA7">
            <w:pPr>
              <w:textAlignment w:val="baseline"/>
              <w:rPr>
                <w:rFonts w:cs="Arial"/>
                <w:b w:val="0"/>
                <w:bCs w:val="0"/>
                <w:szCs w:val="24"/>
              </w:rPr>
            </w:pPr>
            <w:r w:rsidRPr="006853AA">
              <w:rPr>
                <w:rFonts w:cs="Arial"/>
                <w:szCs w:val="24"/>
              </w:rPr>
              <w:t>Aktivitet </w:t>
            </w:r>
          </w:p>
        </w:tc>
        <w:tc>
          <w:tcPr>
            <w:tcW w:w="3839" w:type="dxa"/>
            <w:hideMark/>
          </w:tcPr>
          <w:p w14:paraId="2E735374" w14:textId="77777777" w:rsidR="001C0165" w:rsidRPr="006853AA" w:rsidRDefault="001C0165" w:rsidP="00E33EA7">
            <w:pPr>
              <w:textAlignment w:val="baseline"/>
              <w:cnfStyle w:val="100000000000" w:firstRow="1" w:lastRow="0" w:firstColumn="0" w:lastColumn="0" w:oddVBand="0" w:evenVBand="0" w:oddHBand="0" w:evenHBand="0" w:firstRowFirstColumn="0" w:firstRowLastColumn="0" w:lastRowFirstColumn="0" w:lastRowLastColumn="0"/>
              <w:rPr>
                <w:rFonts w:cs="Arial"/>
                <w:b w:val="0"/>
                <w:bCs w:val="0"/>
              </w:rPr>
            </w:pPr>
            <w:r w:rsidRPr="006853AA">
              <w:rPr>
                <w:rFonts w:cs="Arial"/>
              </w:rPr>
              <w:t>Tidspunkt  </w:t>
            </w:r>
          </w:p>
        </w:tc>
      </w:tr>
      <w:tr w:rsidR="00DF27BC" w:rsidRPr="006853AA" w14:paraId="0B413CD9" w14:textId="77777777" w:rsidTr="34E5B8EA">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tcPr>
          <w:p w14:paraId="7C55A242" w14:textId="77777777" w:rsidR="00DF27BC" w:rsidRPr="006853AA" w:rsidRDefault="00DF27BC" w:rsidP="00DF27BC">
            <w:pPr>
              <w:textAlignment w:val="baseline"/>
              <w:rPr>
                <w:rFonts w:cs="Arial"/>
                <w:b w:val="0"/>
                <w:bCs w:val="0"/>
                <w:szCs w:val="24"/>
              </w:rPr>
            </w:pPr>
            <w:r w:rsidRPr="006853AA">
              <w:rPr>
                <w:rFonts w:cs="Arial"/>
                <w:b w:val="0"/>
                <w:bCs w:val="0"/>
                <w:szCs w:val="24"/>
              </w:rPr>
              <w:t>Invitasjon til å levere tilbod</w:t>
            </w:r>
          </w:p>
        </w:tc>
        <w:tc>
          <w:tcPr>
            <w:tcW w:w="3839" w:type="dxa"/>
          </w:tcPr>
          <w:p w14:paraId="7C3EAB5E" w14:textId="192A0515" w:rsidR="00DF27BC" w:rsidRPr="006853AA" w:rsidRDefault="621094D0" w:rsidP="00DF27BC">
            <w:pPr>
              <w:spacing w:line="276" w:lineRule="auto"/>
              <w:cnfStyle w:val="000000100000" w:firstRow="0" w:lastRow="0" w:firstColumn="0" w:lastColumn="0" w:oddVBand="0" w:evenVBand="0" w:oddHBand="1" w:evenHBand="0" w:firstRowFirstColumn="0" w:firstRowLastColumn="0" w:lastRowFirstColumn="0" w:lastRowLastColumn="0"/>
              <w:rPr>
                <w:rFonts w:cs="Arial"/>
              </w:rPr>
            </w:pPr>
            <w:r w:rsidRPr="006853AA">
              <w:rPr>
                <w:rFonts w:cs="Arial"/>
              </w:rPr>
              <w:t>Veke 37</w:t>
            </w:r>
          </w:p>
        </w:tc>
      </w:tr>
      <w:tr w:rsidR="00DF27BC" w:rsidRPr="006853AA" w14:paraId="69655486" w14:textId="77777777" w:rsidTr="34E5B8EA">
        <w:trPr>
          <w:trHeight w:val="349"/>
        </w:trPr>
        <w:tc>
          <w:tcPr>
            <w:cnfStyle w:val="001000000000" w:firstRow="0" w:lastRow="0" w:firstColumn="1" w:lastColumn="0" w:oddVBand="0" w:evenVBand="0" w:oddHBand="0" w:evenHBand="0" w:firstRowFirstColumn="0" w:firstRowLastColumn="0" w:lastRowFirstColumn="0" w:lastRowLastColumn="0"/>
            <w:tcW w:w="5637" w:type="dxa"/>
          </w:tcPr>
          <w:p w14:paraId="60C80282" w14:textId="77777777" w:rsidR="00DF27BC" w:rsidRPr="006853AA" w:rsidRDefault="00DF27BC" w:rsidP="00DF27BC">
            <w:pPr>
              <w:textAlignment w:val="baseline"/>
              <w:rPr>
                <w:rFonts w:cs="Arial"/>
                <w:b w:val="0"/>
                <w:bCs w:val="0"/>
                <w:szCs w:val="24"/>
              </w:rPr>
            </w:pPr>
            <w:r w:rsidRPr="006853AA">
              <w:rPr>
                <w:rFonts w:cs="Arial"/>
                <w:b w:val="0"/>
                <w:bCs w:val="0"/>
                <w:szCs w:val="24"/>
              </w:rPr>
              <w:t>Frist for spørsmål til konkurransegrunnlaget</w:t>
            </w:r>
          </w:p>
        </w:tc>
        <w:tc>
          <w:tcPr>
            <w:tcW w:w="3839" w:type="dxa"/>
          </w:tcPr>
          <w:p w14:paraId="74151F79" w14:textId="77777777" w:rsidR="00DF27BC" w:rsidRPr="006853AA" w:rsidRDefault="00DF27BC" w:rsidP="00DF27BC">
            <w:pPr>
              <w:spacing w:line="276" w:lineRule="auto"/>
              <w:cnfStyle w:val="000000000000" w:firstRow="0" w:lastRow="0" w:firstColumn="0" w:lastColumn="0" w:oddVBand="0" w:evenVBand="0" w:oddHBand="0" w:evenHBand="0" w:firstRowFirstColumn="0" w:firstRowLastColumn="0" w:lastRowFirstColumn="0" w:lastRowLastColumn="0"/>
              <w:rPr>
                <w:rFonts w:cs="Arial"/>
                <w:bCs/>
              </w:rPr>
            </w:pPr>
            <w:r w:rsidRPr="006853AA">
              <w:rPr>
                <w:rFonts w:cs="Arial"/>
                <w:bCs/>
              </w:rPr>
              <w:t>Ei veke før tilbodsfrist</w:t>
            </w:r>
          </w:p>
        </w:tc>
      </w:tr>
      <w:tr w:rsidR="00DF27BC" w:rsidRPr="006853AA" w14:paraId="7B141A46" w14:textId="77777777" w:rsidTr="34E5B8EA">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tcPr>
          <w:p w14:paraId="6F688459" w14:textId="77777777" w:rsidR="00DF27BC" w:rsidRPr="006853AA" w:rsidRDefault="00DF27BC" w:rsidP="00DF27BC">
            <w:pPr>
              <w:textAlignment w:val="baseline"/>
              <w:rPr>
                <w:rFonts w:cs="Arial"/>
                <w:b w:val="0"/>
                <w:bCs w:val="0"/>
                <w:szCs w:val="24"/>
              </w:rPr>
            </w:pPr>
            <w:r w:rsidRPr="006853AA">
              <w:rPr>
                <w:rFonts w:cs="Arial"/>
                <w:b w:val="0"/>
                <w:bCs w:val="0"/>
                <w:szCs w:val="24"/>
              </w:rPr>
              <w:t>Tilbodsfrist </w:t>
            </w:r>
          </w:p>
        </w:tc>
        <w:tc>
          <w:tcPr>
            <w:tcW w:w="3839" w:type="dxa"/>
          </w:tcPr>
          <w:p w14:paraId="17AA4B36" w14:textId="77777777" w:rsidR="00DF27BC" w:rsidRPr="006853AA" w:rsidRDefault="00DF27BC" w:rsidP="00DF27BC">
            <w:pPr>
              <w:spacing w:line="276" w:lineRule="auto"/>
              <w:cnfStyle w:val="000000100000" w:firstRow="0" w:lastRow="0" w:firstColumn="0" w:lastColumn="0" w:oddVBand="0" w:evenVBand="0" w:oddHBand="1" w:evenHBand="0" w:firstRowFirstColumn="0" w:firstRowLastColumn="0" w:lastRowFirstColumn="0" w:lastRowLastColumn="0"/>
              <w:rPr>
                <w:rFonts w:cs="Arial"/>
                <w:bCs/>
              </w:rPr>
            </w:pPr>
            <w:r w:rsidRPr="006853AA">
              <w:rPr>
                <w:rFonts w:cs="Arial"/>
                <w:bCs/>
              </w:rPr>
              <w:t xml:space="preserve">Fristen vil bli sett etter mottak av førespurnad om deltaking.  </w:t>
            </w:r>
          </w:p>
        </w:tc>
      </w:tr>
      <w:tr w:rsidR="00DF27BC" w:rsidRPr="006853AA" w14:paraId="1FA5999C" w14:textId="77777777" w:rsidTr="34E5B8EA">
        <w:trPr>
          <w:trHeight w:val="349"/>
        </w:trPr>
        <w:tc>
          <w:tcPr>
            <w:cnfStyle w:val="001000000000" w:firstRow="0" w:lastRow="0" w:firstColumn="1" w:lastColumn="0" w:oddVBand="0" w:evenVBand="0" w:oddHBand="0" w:evenHBand="0" w:firstRowFirstColumn="0" w:firstRowLastColumn="0" w:lastRowFirstColumn="0" w:lastRowLastColumn="0"/>
            <w:tcW w:w="5637" w:type="dxa"/>
          </w:tcPr>
          <w:p w14:paraId="4D40F075" w14:textId="296A0A36" w:rsidR="00DF27BC" w:rsidRPr="006853AA" w:rsidRDefault="00ED11CF" w:rsidP="00DF27BC">
            <w:pPr>
              <w:textAlignment w:val="baseline"/>
              <w:rPr>
                <w:rFonts w:cs="Arial"/>
                <w:b w:val="0"/>
                <w:bCs w:val="0"/>
                <w:szCs w:val="24"/>
              </w:rPr>
            </w:pPr>
            <w:r w:rsidRPr="006853AA">
              <w:rPr>
                <w:rFonts w:cs="Arial"/>
                <w:b w:val="0"/>
                <w:bCs w:val="0"/>
                <w:szCs w:val="24"/>
              </w:rPr>
              <w:t>F</w:t>
            </w:r>
            <w:r w:rsidR="00DF27BC" w:rsidRPr="006853AA">
              <w:rPr>
                <w:rFonts w:cs="Arial"/>
                <w:b w:val="0"/>
                <w:bCs w:val="0"/>
                <w:szCs w:val="24"/>
              </w:rPr>
              <w:t>orhandlingar</w:t>
            </w:r>
          </w:p>
        </w:tc>
        <w:tc>
          <w:tcPr>
            <w:tcW w:w="3839" w:type="dxa"/>
          </w:tcPr>
          <w:p w14:paraId="4F558A40" w14:textId="171B9AAE" w:rsidR="00DF27BC" w:rsidRPr="006853AA" w:rsidRDefault="00DF27BC" w:rsidP="00DF27BC">
            <w:pPr>
              <w:spacing w:line="276" w:lineRule="auto"/>
              <w:cnfStyle w:val="000000000000" w:firstRow="0" w:lastRow="0" w:firstColumn="0" w:lastColumn="0" w:oddVBand="0" w:evenVBand="0" w:oddHBand="0" w:evenHBand="0" w:firstRowFirstColumn="0" w:firstRowLastColumn="0" w:lastRowFirstColumn="0" w:lastRowLastColumn="0"/>
              <w:rPr>
                <w:rFonts w:cs="Arial"/>
              </w:rPr>
            </w:pPr>
          </w:p>
        </w:tc>
      </w:tr>
      <w:tr w:rsidR="00DF27BC" w:rsidRPr="006853AA" w14:paraId="3E3754B1" w14:textId="77777777" w:rsidTr="34E5B8EA">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637" w:type="dxa"/>
          </w:tcPr>
          <w:p w14:paraId="2F02BFC7" w14:textId="77777777" w:rsidR="00DF27BC" w:rsidRPr="006853AA" w:rsidRDefault="00DF27BC" w:rsidP="00DF27BC">
            <w:pPr>
              <w:textAlignment w:val="baseline"/>
              <w:rPr>
                <w:rFonts w:cs="Arial"/>
                <w:b w:val="0"/>
                <w:bCs w:val="0"/>
                <w:szCs w:val="24"/>
              </w:rPr>
            </w:pPr>
            <w:r w:rsidRPr="006853AA">
              <w:rPr>
                <w:rFonts w:cs="Arial"/>
                <w:b w:val="0"/>
                <w:bCs w:val="0"/>
                <w:szCs w:val="24"/>
              </w:rPr>
              <w:t>Melding om tildeling</w:t>
            </w:r>
          </w:p>
        </w:tc>
        <w:tc>
          <w:tcPr>
            <w:tcW w:w="3839" w:type="dxa"/>
          </w:tcPr>
          <w:p w14:paraId="1784016C" w14:textId="64169328" w:rsidR="00DF27BC" w:rsidRPr="006853AA" w:rsidRDefault="00DF27BC" w:rsidP="00DF27BC">
            <w:pPr>
              <w:spacing w:line="276" w:lineRule="auto"/>
              <w:cnfStyle w:val="000000100000" w:firstRow="0" w:lastRow="0" w:firstColumn="0" w:lastColumn="0" w:oddVBand="0" w:evenVBand="0" w:oddHBand="1" w:evenHBand="0" w:firstRowFirstColumn="0" w:firstRowLastColumn="0" w:lastRowFirstColumn="0" w:lastRowLastColumn="0"/>
              <w:rPr>
                <w:rFonts w:cs="Arial"/>
              </w:rPr>
            </w:pPr>
          </w:p>
        </w:tc>
      </w:tr>
      <w:tr w:rsidR="00DF27BC" w:rsidRPr="006853AA" w14:paraId="5D816301" w14:textId="77777777" w:rsidTr="34E5B8EA">
        <w:trPr>
          <w:trHeight w:val="349"/>
        </w:trPr>
        <w:tc>
          <w:tcPr>
            <w:cnfStyle w:val="001000000000" w:firstRow="0" w:lastRow="0" w:firstColumn="1" w:lastColumn="0" w:oddVBand="0" w:evenVBand="0" w:oddHBand="0" w:evenHBand="0" w:firstRowFirstColumn="0" w:firstRowLastColumn="0" w:lastRowFirstColumn="0" w:lastRowLastColumn="0"/>
            <w:tcW w:w="5637" w:type="dxa"/>
          </w:tcPr>
          <w:p w14:paraId="6BB8D693" w14:textId="77777777" w:rsidR="00DF27BC" w:rsidRPr="006853AA" w:rsidRDefault="00DF27BC" w:rsidP="00DF27BC">
            <w:pPr>
              <w:textAlignment w:val="baseline"/>
              <w:rPr>
                <w:rFonts w:cs="Arial"/>
                <w:b w:val="0"/>
                <w:bCs w:val="0"/>
                <w:szCs w:val="24"/>
              </w:rPr>
            </w:pPr>
            <w:r w:rsidRPr="006853AA">
              <w:rPr>
                <w:rFonts w:cs="Arial"/>
                <w:b w:val="0"/>
                <w:bCs w:val="0"/>
                <w:szCs w:val="24"/>
              </w:rPr>
              <w:t>Utløp av karensperiode</w:t>
            </w:r>
          </w:p>
        </w:tc>
        <w:tc>
          <w:tcPr>
            <w:tcW w:w="3839" w:type="dxa"/>
          </w:tcPr>
          <w:p w14:paraId="2D0CC229" w14:textId="77777777" w:rsidR="00DF27BC" w:rsidRPr="006853AA" w:rsidRDefault="00DF27BC" w:rsidP="00DF27BC">
            <w:pPr>
              <w:spacing w:line="276" w:lineRule="auto"/>
              <w:cnfStyle w:val="000000000000" w:firstRow="0" w:lastRow="0" w:firstColumn="0" w:lastColumn="0" w:oddVBand="0" w:evenVBand="0" w:oddHBand="0" w:evenHBand="0" w:firstRowFirstColumn="0" w:firstRowLastColumn="0" w:lastRowFirstColumn="0" w:lastRowLastColumn="0"/>
              <w:rPr>
                <w:rFonts w:cs="Arial"/>
              </w:rPr>
            </w:pPr>
            <w:r w:rsidRPr="006853AA">
              <w:rPr>
                <w:rFonts w:cs="Arial"/>
              </w:rPr>
              <w:t>Frist sett i tildelingsbrev</w:t>
            </w:r>
          </w:p>
        </w:tc>
      </w:tr>
      <w:tr w:rsidR="00DF27BC" w:rsidRPr="006853AA" w14:paraId="66889C78" w14:textId="77777777" w:rsidTr="34E5B8EA">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5637" w:type="dxa"/>
          </w:tcPr>
          <w:p w14:paraId="47BFFB79" w14:textId="77777777" w:rsidR="00DF27BC" w:rsidRPr="006853AA" w:rsidRDefault="00DF27BC" w:rsidP="00DF27BC">
            <w:pPr>
              <w:textAlignment w:val="baseline"/>
              <w:rPr>
                <w:rFonts w:cs="Arial"/>
                <w:b w:val="0"/>
                <w:bCs w:val="0"/>
                <w:szCs w:val="24"/>
              </w:rPr>
            </w:pPr>
            <w:r w:rsidRPr="006853AA">
              <w:rPr>
                <w:rFonts w:cs="Arial"/>
                <w:b w:val="0"/>
                <w:bCs w:val="0"/>
                <w:szCs w:val="24"/>
              </w:rPr>
              <w:t>Vedståingsfrist </w:t>
            </w:r>
          </w:p>
        </w:tc>
        <w:tc>
          <w:tcPr>
            <w:tcW w:w="3839" w:type="dxa"/>
          </w:tcPr>
          <w:p w14:paraId="2B1F3031" w14:textId="77777777" w:rsidR="00DF27BC" w:rsidRPr="006853AA" w:rsidRDefault="00DF27BC" w:rsidP="00DF27B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shd w:val="clear" w:color="auto" w:fill="FFFFFF"/>
              </w:rPr>
            </w:pPr>
            <w:r w:rsidRPr="006853AA">
              <w:rPr>
                <w:rFonts w:cs="Arial"/>
              </w:rPr>
              <w:t>3 månader etter tilbodsfrist for første levering av tilbod</w:t>
            </w:r>
          </w:p>
        </w:tc>
      </w:tr>
    </w:tbl>
    <w:p w14:paraId="21E78B2D" w14:textId="12205902" w:rsidR="001C0165" w:rsidRPr="00644BFC" w:rsidRDefault="001C0165" w:rsidP="001C0165">
      <w:pPr>
        <w:rPr>
          <w:color w:val="EE0000"/>
        </w:rPr>
      </w:pPr>
      <w:r w:rsidRPr="00644BFC">
        <w:rPr>
          <w:i/>
          <w:iCs/>
          <w:color w:val="EE0000"/>
          <w:szCs w:val="24"/>
        </w:rPr>
        <w:lastRenderedPageBreak/>
        <w:t>Vi gjer merksam på at tidspunkta er rettleiande, med unntak av vedståingsfrist. Vi tek atterhald om eventuelle endringar i framdriftsplanen</w:t>
      </w:r>
      <w:r w:rsidRPr="00644BFC">
        <w:rPr>
          <w:color w:val="EE0000"/>
          <w:szCs w:val="24"/>
        </w:rPr>
        <w:t>.</w:t>
      </w:r>
    </w:p>
    <w:p w14:paraId="69F88B75" w14:textId="77777777" w:rsidR="002C45A2" w:rsidRPr="006853AA" w:rsidRDefault="002C45A2" w:rsidP="006947FD">
      <w:pPr>
        <w:rPr>
          <w:szCs w:val="24"/>
        </w:rPr>
      </w:pPr>
    </w:p>
    <w:p w14:paraId="5BE65A6C" w14:textId="77777777" w:rsidR="006947FD" w:rsidRPr="006853AA" w:rsidRDefault="006947FD" w:rsidP="006947FD">
      <w:pPr>
        <w:pStyle w:val="Overskrift2"/>
      </w:pPr>
      <w:bookmarkStart w:id="12" w:name="_Toc232070936"/>
      <w:r w:rsidRPr="006853AA">
        <w:t xml:space="preserve">Oppbygginga av </w:t>
      </w:r>
      <w:r w:rsidR="006969C0" w:rsidRPr="006853AA">
        <w:t>konkurransegrunnlaget</w:t>
      </w:r>
      <w:bookmarkEnd w:id="12"/>
      <w:r w:rsidR="00D233DF" w:rsidRPr="006853AA">
        <w:t xml:space="preserve"> </w:t>
      </w:r>
    </w:p>
    <w:p w14:paraId="2F27C33E" w14:textId="77777777" w:rsidR="006947FD" w:rsidRPr="006853AA" w:rsidRDefault="002D2FA6" w:rsidP="006947FD">
      <w:r w:rsidRPr="006853AA">
        <w:t>Konkurranse</w:t>
      </w:r>
      <w:r w:rsidR="003A3834" w:rsidRPr="006853AA">
        <w:t>grunnlaget</w:t>
      </w:r>
      <w:r w:rsidRPr="006853AA">
        <w:t xml:space="preserve"> </w:t>
      </w:r>
      <w:r w:rsidR="006D1940" w:rsidRPr="006853AA">
        <w:t xml:space="preserve">har følgjande </w:t>
      </w:r>
      <w:r w:rsidR="003302E3" w:rsidRPr="006853AA">
        <w:t>vedlegg og skjema</w:t>
      </w:r>
      <w:r w:rsidR="006947FD" w:rsidRPr="006853AA">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4252"/>
        <w:gridCol w:w="2127"/>
        <w:gridCol w:w="1984"/>
      </w:tblGrid>
      <w:tr w:rsidR="00AA0EC1" w:rsidRPr="006853AA" w14:paraId="4B688DF0" w14:textId="77777777" w:rsidTr="00644BFC">
        <w:tc>
          <w:tcPr>
            <w:tcW w:w="1413" w:type="dxa"/>
            <w:shd w:val="clear" w:color="auto" w:fill="D9D9D9" w:themeFill="background1" w:themeFillShade="D9"/>
          </w:tcPr>
          <w:p w14:paraId="2379EB7B" w14:textId="77777777" w:rsidR="00AA0EC1" w:rsidRPr="006853AA" w:rsidRDefault="00AA0EC1" w:rsidP="006947FD">
            <w:pPr>
              <w:spacing w:line="240" w:lineRule="auto"/>
              <w:ind w:right="0"/>
              <w:rPr>
                <w:rFonts w:cs="Arial"/>
                <w:b/>
              </w:rPr>
            </w:pPr>
          </w:p>
        </w:tc>
        <w:tc>
          <w:tcPr>
            <w:tcW w:w="4252" w:type="dxa"/>
            <w:shd w:val="clear" w:color="auto" w:fill="D9D9D9" w:themeFill="background1" w:themeFillShade="D9"/>
          </w:tcPr>
          <w:p w14:paraId="4841E113" w14:textId="7449786B" w:rsidR="00AA0EC1" w:rsidRPr="006853AA" w:rsidRDefault="00AA0EC1" w:rsidP="00B434D1">
            <w:pPr>
              <w:spacing w:line="240" w:lineRule="auto"/>
              <w:ind w:right="0"/>
              <w:rPr>
                <w:rFonts w:cs="Arial"/>
                <w:b/>
              </w:rPr>
            </w:pPr>
            <w:r w:rsidRPr="006853AA">
              <w:rPr>
                <w:b/>
              </w:rPr>
              <w:t>Kvalifikasjonsdokument</w:t>
            </w:r>
            <w:r w:rsidR="00912EEA" w:rsidRPr="006853AA">
              <w:rPr>
                <w:b/>
              </w:rPr>
              <w:br/>
            </w:r>
          </w:p>
        </w:tc>
        <w:tc>
          <w:tcPr>
            <w:tcW w:w="2127" w:type="dxa"/>
            <w:shd w:val="clear" w:color="auto" w:fill="D9D9D9" w:themeFill="background1" w:themeFillShade="D9"/>
          </w:tcPr>
          <w:p w14:paraId="2264616F" w14:textId="77777777" w:rsidR="00AA0EC1" w:rsidRPr="006853AA" w:rsidRDefault="00AA0EC1" w:rsidP="006947FD">
            <w:pPr>
              <w:spacing w:line="240" w:lineRule="auto"/>
              <w:ind w:right="0"/>
              <w:rPr>
                <w:b/>
              </w:rPr>
            </w:pPr>
            <w:r w:rsidRPr="006853AA">
              <w:rPr>
                <w:b/>
              </w:rPr>
              <w:t>Vedlegg/skjema aktuelle for kvalifikasjonsfasen</w:t>
            </w:r>
          </w:p>
        </w:tc>
        <w:tc>
          <w:tcPr>
            <w:tcW w:w="1984" w:type="dxa"/>
            <w:shd w:val="clear" w:color="auto" w:fill="D9D9D9" w:themeFill="background1" w:themeFillShade="D9"/>
          </w:tcPr>
          <w:p w14:paraId="7FFA9665" w14:textId="77777777" w:rsidR="00AA0EC1" w:rsidRPr="006853AA" w:rsidRDefault="00AA0EC1" w:rsidP="6F118660">
            <w:pPr>
              <w:spacing w:line="240" w:lineRule="auto"/>
              <w:ind w:right="0"/>
              <w:rPr>
                <w:b/>
              </w:rPr>
            </w:pPr>
            <w:r w:rsidRPr="006853AA">
              <w:rPr>
                <w:b/>
              </w:rPr>
              <w:t xml:space="preserve">Vedlegg/skjema aktuelle for </w:t>
            </w:r>
            <w:r w:rsidR="009E01AE" w:rsidRPr="006853AA">
              <w:rPr>
                <w:b/>
              </w:rPr>
              <w:t>tilbodsfasen</w:t>
            </w:r>
          </w:p>
        </w:tc>
      </w:tr>
      <w:tr w:rsidR="00AA0EC1" w:rsidRPr="006853AA" w14:paraId="0438A46C" w14:textId="77777777" w:rsidTr="00644BFC">
        <w:tc>
          <w:tcPr>
            <w:tcW w:w="1413" w:type="dxa"/>
          </w:tcPr>
          <w:p w14:paraId="051A03BD" w14:textId="77777777" w:rsidR="00AA0EC1" w:rsidRPr="006853AA" w:rsidRDefault="00AA0EC1" w:rsidP="006947FD">
            <w:pPr>
              <w:spacing w:line="240" w:lineRule="auto"/>
              <w:ind w:right="0"/>
              <w:rPr>
                <w:rFonts w:cs="Arial"/>
              </w:rPr>
            </w:pPr>
            <w:r w:rsidRPr="006853AA">
              <w:rPr>
                <w:rFonts w:cs="Arial"/>
              </w:rPr>
              <w:t>Vedlegg 1</w:t>
            </w:r>
          </w:p>
        </w:tc>
        <w:tc>
          <w:tcPr>
            <w:tcW w:w="4252" w:type="dxa"/>
          </w:tcPr>
          <w:p w14:paraId="520E0B14" w14:textId="77777777" w:rsidR="00AA0EC1" w:rsidRPr="006853AA" w:rsidRDefault="00AA0EC1" w:rsidP="006947FD">
            <w:pPr>
              <w:spacing w:line="240" w:lineRule="auto"/>
              <w:ind w:right="0"/>
              <w:rPr>
                <w:rFonts w:cs="Arial"/>
              </w:rPr>
            </w:pPr>
            <w:r w:rsidRPr="006853AA">
              <w:rPr>
                <w:rFonts w:cs="Arial"/>
              </w:rPr>
              <w:t xml:space="preserve">Førespurnadsbrev </w:t>
            </w:r>
          </w:p>
        </w:tc>
        <w:tc>
          <w:tcPr>
            <w:tcW w:w="2127" w:type="dxa"/>
            <w:vAlign w:val="center"/>
          </w:tcPr>
          <w:p w14:paraId="7FCBD88D" w14:textId="77777777" w:rsidR="00AA0EC1" w:rsidRPr="006853AA" w:rsidRDefault="00AA0EC1" w:rsidP="00A8514C">
            <w:pPr>
              <w:spacing w:line="240" w:lineRule="auto"/>
              <w:ind w:right="0"/>
              <w:jc w:val="center"/>
              <w:rPr>
                <w:rFonts w:cs="Arial"/>
              </w:rPr>
            </w:pPr>
            <w:r w:rsidRPr="006853AA">
              <w:rPr>
                <w:rFonts w:cs="Arial"/>
              </w:rPr>
              <w:t>x</w:t>
            </w:r>
          </w:p>
        </w:tc>
        <w:tc>
          <w:tcPr>
            <w:tcW w:w="1984" w:type="dxa"/>
          </w:tcPr>
          <w:p w14:paraId="4A3F94B4" w14:textId="77777777" w:rsidR="00AA0EC1" w:rsidRPr="006853AA" w:rsidRDefault="00AA0EC1" w:rsidP="00A8514C">
            <w:pPr>
              <w:spacing w:line="240" w:lineRule="auto"/>
              <w:ind w:right="0"/>
              <w:jc w:val="center"/>
              <w:rPr>
                <w:rFonts w:cs="Arial"/>
              </w:rPr>
            </w:pPr>
          </w:p>
        </w:tc>
      </w:tr>
      <w:tr w:rsidR="00AA0EC1" w:rsidRPr="006853AA" w14:paraId="60374A28" w14:textId="77777777" w:rsidTr="00644BFC">
        <w:tc>
          <w:tcPr>
            <w:tcW w:w="1413" w:type="dxa"/>
          </w:tcPr>
          <w:p w14:paraId="0C086D59" w14:textId="77777777" w:rsidR="00AA0EC1" w:rsidRPr="006853AA" w:rsidRDefault="00AA0EC1" w:rsidP="006947FD">
            <w:pPr>
              <w:spacing w:line="240" w:lineRule="auto"/>
              <w:ind w:right="0"/>
              <w:rPr>
                <w:rFonts w:cs="Arial"/>
              </w:rPr>
            </w:pPr>
            <w:r w:rsidRPr="006853AA">
              <w:rPr>
                <w:rFonts w:cs="Arial"/>
              </w:rPr>
              <w:t>Vedlegg 2</w:t>
            </w:r>
          </w:p>
        </w:tc>
        <w:tc>
          <w:tcPr>
            <w:tcW w:w="4252" w:type="dxa"/>
          </w:tcPr>
          <w:p w14:paraId="3A57A5F5" w14:textId="77777777" w:rsidR="00AA0EC1" w:rsidRPr="006853AA" w:rsidRDefault="00AA0EC1" w:rsidP="006947FD">
            <w:pPr>
              <w:spacing w:line="240" w:lineRule="auto"/>
              <w:ind w:right="0"/>
              <w:rPr>
                <w:rFonts w:cs="Arial"/>
              </w:rPr>
            </w:pPr>
            <w:r w:rsidRPr="006853AA">
              <w:rPr>
                <w:rFonts w:cs="Arial"/>
              </w:rPr>
              <w:t xml:space="preserve">Teiepliktige opplysningar og eigenerklæring om bortfall av teieplikt knytt til søknad </w:t>
            </w:r>
          </w:p>
        </w:tc>
        <w:tc>
          <w:tcPr>
            <w:tcW w:w="2127" w:type="dxa"/>
            <w:vAlign w:val="center"/>
          </w:tcPr>
          <w:p w14:paraId="4F866B70" w14:textId="77777777" w:rsidR="00AA0EC1" w:rsidRPr="006853AA" w:rsidRDefault="00AA0EC1" w:rsidP="00A8514C">
            <w:pPr>
              <w:spacing w:line="240" w:lineRule="auto"/>
              <w:ind w:right="0"/>
              <w:jc w:val="center"/>
              <w:rPr>
                <w:rFonts w:cs="Arial"/>
              </w:rPr>
            </w:pPr>
            <w:r w:rsidRPr="006853AA">
              <w:rPr>
                <w:rFonts w:cs="Arial"/>
              </w:rPr>
              <w:t>x</w:t>
            </w:r>
          </w:p>
        </w:tc>
        <w:tc>
          <w:tcPr>
            <w:tcW w:w="1984" w:type="dxa"/>
          </w:tcPr>
          <w:p w14:paraId="72D493CE" w14:textId="77777777" w:rsidR="00AA0EC1" w:rsidRPr="006853AA" w:rsidRDefault="00AA0EC1" w:rsidP="00A8514C">
            <w:pPr>
              <w:spacing w:line="240" w:lineRule="auto"/>
              <w:ind w:right="0"/>
              <w:jc w:val="center"/>
              <w:rPr>
                <w:rFonts w:cs="Arial"/>
              </w:rPr>
            </w:pPr>
          </w:p>
        </w:tc>
      </w:tr>
      <w:tr w:rsidR="00AA0EC1" w:rsidRPr="006853AA" w14:paraId="47FD32DB" w14:textId="77777777" w:rsidTr="00644BFC">
        <w:tc>
          <w:tcPr>
            <w:tcW w:w="1413" w:type="dxa"/>
          </w:tcPr>
          <w:p w14:paraId="4424D857" w14:textId="77777777" w:rsidR="00AA0EC1" w:rsidRPr="006853AA" w:rsidRDefault="00AA0EC1" w:rsidP="006947FD">
            <w:pPr>
              <w:spacing w:line="240" w:lineRule="auto"/>
              <w:ind w:right="0"/>
              <w:rPr>
                <w:rFonts w:cs="Arial"/>
              </w:rPr>
            </w:pPr>
            <w:r w:rsidRPr="006853AA">
              <w:rPr>
                <w:rFonts w:cs="Arial"/>
              </w:rPr>
              <w:t>Vedlegg 3</w:t>
            </w:r>
          </w:p>
        </w:tc>
        <w:tc>
          <w:tcPr>
            <w:tcW w:w="4252" w:type="dxa"/>
          </w:tcPr>
          <w:p w14:paraId="548C6C74" w14:textId="77777777" w:rsidR="00AA0EC1" w:rsidRPr="006853AA" w:rsidRDefault="00AA0EC1" w:rsidP="006947FD">
            <w:pPr>
              <w:spacing w:line="240" w:lineRule="auto"/>
              <w:ind w:right="0"/>
              <w:rPr>
                <w:rFonts w:cs="Arial"/>
              </w:rPr>
            </w:pPr>
            <w:r w:rsidRPr="006853AA">
              <w:rPr>
                <w:rFonts w:cs="Arial"/>
              </w:rPr>
              <w:t>Forpliktingserklæring</w:t>
            </w:r>
          </w:p>
        </w:tc>
        <w:tc>
          <w:tcPr>
            <w:tcW w:w="2127" w:type="dxa"/>
            <w:vAlign w:val="center"/>
          </w:tcPr>
          <w:p w14:paraId="2A2978BB" w14:textId="77777777" w:rsidR="00AA0EC1" w:rsidRPr="006853AA" w:rsidRDefault="00AA0EC1" w:rsidP="00A8514C">
            <w:pPr>
              <w:spacing w:line="240" w:lineRule="auto"/>
              <w:ind w:right="0"/>
              <w:jc w:val="center"/>
              <w:rPr>
                <w:rFonts w:cs="Arial"/>
              </w:rPr>
            </w:pPr>
            <w:r w:rsidRPr="006853AA">
              <w:rPr>
                <w:rFonts w:cs="Arial"/>
              </w:rPr>
              <w:t>x</w:t>
            </w:r>
          </w:p>
        </w:tc>
        <w:tc>
          <w:tcPr>
            <w:tcW w:w="1984" w:type="dxa"/>
          </w:tcPr>
          <w:p w14:paraId="14096891" w14:textId="77777777" w:rsidR="00AA0EC1" w:rsidRPr="006853AA" w:rsidRDefault="00AA0EC1" w:rsidP="00A8514C">
            <w:pPr>
              <w:spacing w:line="240" w:lineRule="auto"/>
              <w:ind w:right="0"/>
              <w:jc w:val="center"/>
              <w:rPr>
                <w:rFonts w:cs="Arial"/>
                <w:highlight w:val="yellow"/>
              </w:rPr>
            </w:pPr>
          </w:p>
        </w:tc>
      </w:tr>
      <w:tr w:rsidR="00AA0EC1" w:rsidRPr="006853AA" w14:paraId="3A7A523B" w14:textId="77777777" w:rsidTr="00644BFC">
        <w:tc>
          <w:tcPr>
            <w:tcW w:w="1413" w:type="dxa"/>
          </w:tcPr>
          <w:p w14:paraId="5794CD87" w14:textId="77777777" w:rsidR="00AA0EC1" w:rsidRPr="006853AA" w:rsidRDefault="00AA0EC1" w:rsidP="006947FD">
            <w:pPr>
              <w:spacing w:line="240" w:lineRule="auto"/>
              <w:ind w:right="0"/>
              <w:rPr>
                <w:rFonts w:cs="Arial"/>
              </w:rPr>
            </w:pPr>
            <w:r w:rsidRPr="006853AA">
              <w:rPr>
                <w:rFonts w:cs="Arial"/>
              </w:rPr>
              <w:t>Vedlegg 4</w:t>
            </w:r>
          </w:p>
        </w:tc>
        <w:tc>
          <w:tcPr>
            <w:tcW w:w="4252" w:type="dxa"/>
          </w:tcPr>
          <w:p w14:paraId="029DA94F" w14:textId="0C488971" w:rsidR="00AA0EC1" w:rsidRPr="006853AA" w:rsidRDefault="00AA0EC1" w:rsidP="006947FD">
            <w:pPr>
              <w:spacing w:line="240" w:lineRule="auto"/>
              <w:ind w:right="0"/>
              <w:rPr>
                <w:rFonts w:cs="Arial"/>
                <w:sz w:val="20"/>
                <w:szCs w:val="20"/>
              </w:rPr>
            </w:pPr>
            <w:r w:rsidRPr="006853AA">
              <w:rPr>
                <w:rFonts w:cs="Arial"/>
              </w:rPr>
              <w:t>Referanseskjema</w:t>
            </w:r>
          </w:p>
        </w:tc>
        <w:tc>
          <w:tcPr>
            <w:tcW w:w="2127" w:type="dxa"/>
            <w:vAlign w:val="center"/>
          </w:tcPr>
          <w:p w14:paraId="7574F970" w14:textId="77777777" w:rsidR="00AA0EC1" w:rsidRPr="006853AA" w:rsidRDefault="00AA0EC1" w:rsidP="00A8514C">
            <w:pPr>
              <w:spacing w:line="240" w:lineRule="auto"/>
              <w:ind w:right="0"/>
              <w:jc w:val="center"/>
              <w:rPr>
                <w:rFonts w:cs="Arial"/>
              </w:rPr>
            </w:pPr>
            <w:r w:rsidRPr="006853AA">
              <w:rPr>
                <w:rFonts w:cs="Arial"/>
              </w:rPr>
              <w:t>x</w:t>
            </w:r>
          </w:p>
        </w:tc>
        <w:tc>
          <w:tcPr>
            <w:tcW w:w="1984" w:type="dxa"/>
          </w:tcPr>
          <w:p w14:paraId="2392314E" w14:textId="77777777" w:rsidR="00AA0EC1" w:rsidRPr="006853AA" w:rsidRDefault="00AA0EC1" w:rsidP="00A8514C">
            <w:pPr>
              <w:spacing w:line="240" w:lineRule="auto"/>
              <w:ind w:right="0"/>
              <w:jc w:val="center"/>
              <w:rPr>
                <w:rFonts w:cs="Arial"/>
                <w:highlight w:val="yellow"/>
              </w:rPr>
            </w:pPr>
          </w:p>
        </w:tc>
      </w:tr>
      <w:tr w:rsidR="00AA0EC1" w:rsidRPr="006853AA" w14:paraId="5F4EEE23" w14:textId="77777777" w:rsidTr="00644BFC">
        <w:tc>
          <w:tcPr>
            <w:tcW w:w="1413" w:type="dxa"/>
          </w:tcPr>
          <w:p w14:paraId="01B1738F" w14:textId="5A34BC83" w:rsidR="00AA0EC1" w:rsidRPr="006853AA" w:rsidRDefault="00EC3462" w:rsidP="006947FD">
            <w:pPr>
              <w:spacing w:line="240" w:lineRule="auto"/>
              <w:ind w:right="0"/>
              <w:rPr>
                <w:rFonts w:cs="Arial"/>
              </w:rPr>
            </w:pPr>
            <w:r w:rsidRPr="006853AA">
              <w:rPr>
                <w:rFonts w:cs="Arial"/>
              </w:rPr>
              <w:t>-</w:t>
            </w:r>
          </w:p>
        </w:tc>
        <w:tc>
          <w:tcPr>
            <w:tcW w:w="4252" w:type="dxa"/>
          </w:tcPr>
          <w:p w14:paraId="0FAAEB6D" w14:textId="5433F74B" w:rsidR="00AA0EC1" w:rsidRPr="006853AA" w:rsidRDefault="00AA0EC1" w:rsidP="006947FD">
            <w:pPr>
              <w:spacing w:line="240" w:lineRule="auto"/>
              <w:ind w:right="0"/>
              <w:rPr>
                <w:rFonts w:cs="Arial"/>
              </w:rPr>
            </w:pPr>
            <w:r w:rsidRPr="006853AA">
              <w:rPr>
                <w:rFonts w:cs="Arial"/>
              </w:rPr>
              <w:t xml:space="preserve">ESPD-eigenerklæringsskjema </w:t>
            </w:r>
            <w:r w:rsidR="00800652" w:rsidRPr="006853AA">
              <w:rPr>
                <w:rFonts w:cs="Arial"/>
              </w:rPr>
              <w:br/>
            </w:r>
            <w:r w:rsidRPr="006853AA">
              <w:rPr>
                <w:rFonts w:cs="Arial"/>
              </w:rPr>
              <w:t>(elektronisk dokument)</w:t>
            </w:r>
          </w:p>
        </w:tc>
        <w:tc>
          <w:tcPr>
            <w:tcW w:w="2127" w:type="dxa"/>
            <w:vAlign w:val="center"/>
          </w:tcPr>
          <w:p w14:paraId="2B166A1A" w14:textId="77777777" w:rsidR="00AA0EC1" w:rsidRPr="006853AA" w:rsidRDefault="00AA0EC1" w:rsidP="00A8514C">
            <w:pPr>
              <w:spacing w:line="240" w:lineRule="auto"/>
              <w:ind w:right="0"/>
              <w:jc w:val="center"/>
              <w:rPr>
                <w:rFonts w:cs="Arial"/>
                <w:highlight w:val="yellow"/>
              </w:rPr>
            </w:pPr>
            <w:r w:rsidRPr="006853AA">
              <w:rPr>
                <w:rFonts w:cs="Arial"/>
              </w:rPr>
              <w:t>x</w:t>
            </w:r>
          </w:p>
        </w:tc>
        <w:tc>
          <w:tcPr>
            <w:tcW w:w="1984" w:type="dxa"/>
          </w:tcPr>
          <w:p w14:paraId="15F12617" w14:textId="77777777" w:rsidR="00AA0EC1" w:rsidRPr="006853AA" w:rsidRDefault="00AA0EC1" w:rsidP="00A8514C">
            <w:pPr>
              <w:spacing w:line="240" w:lineRule="auto"/>
              <w:ind w:right="0"/>
              <w:jc w:val="center"/>
              <w:rPr>
                <w:rFonts w:cs="Arial"/>
              </w:rPr>
            </w:pPr>
          </w:p>
        </w:tc>
      </w:tr>
      <w:tr w:rsidR="00AA0EC1" w:rsidRPr="006853AA" w14:paraId="5434AA32" w14:textId="77777777" w:rsidTr="00644BFC">
        <w:tc>
          <w:tcPr>
            <w:tcW w:w="1413" w:type="dxa"/>
            <w:shd w:val="clear" w:color="auto" w:fill="D9D9D9" w:themeFill="background1" w:themeFillShade="D9"/>
          </w:tcPr>
          <w:p w14:paraId="72128DE0" w14:textId="77777777" w:rsidR="00AA0EC1" w:rsidRPr="006853AA" w:rsidRDefault="00AA0EC1" w:rsidP="006947FD">
            <w:pPr>
              <w:spacing w:line="240" w:lineRule="auto"/>
              <w:ind w:right="0"/>
              <w:rPr>
                <w:rFonts w:cs="Arial"/>
                <w:b/>
                <w:bCs/>
              </w:rPr>
            </w:pPr>
          </w:p>
        </w:tc>
        <w:tc>
          <w:tcPr>
            <w:tcW w:w="4252" w:type="dxa"/>
            <w:shd w:val="clear" w:color="auto" w:fill="D9D9D9" w:themeFill="background1" w:themeFillShade="D9"/>
          </w:tcPr>
          <w:p w14:paraId="4CD9D06C" w14:textId="77777777" w:rsidR="00AA0EC1" w:rsidRPr="006853AA" w:rsidRDefault="00AA0EC1" w:rsidP="004D579B">
            <w:pPr>
              <w:spacing w:line="240" w:lineRule="auto"/>
              <w:ind w:right="0"/>
              <w:rPr>
                <w:rFonts w:cs="Arial"/>
                <w:b/>
                <w:bCs/>
              </w:rPr>
            </w:pPr>
            <w:r w:rsidRPr="006853AA">
              <w:rPr>
                <w:rFonts w:cs="Arial"/>
                <w:b/>
                <w:bCs/>
              </w:rPr>
              <w:t>Tilbodsdokument</w:t>
            </w:r>
          </w:p>
        </w:tc>
        <w:tc>
          <w:tcPr>
            <w:tcW w:w="2127" w:type="dxa"/>
            <w:shd w:val="clear" w:color="auto" w:fill="D9D9D9" w:themeFill="background1" w:themeFillShade="D9"/>
            <w:vAlign w:val="center"/>
          </w:tcPr>
          <w:p w14:paraId="5B1D976C" w14:textId="77777777" w:rsidR="00AA0EC1" w:rsidRPr="006853AA" w:rsidRDefault="00AA0EC1" w:rsidP="00A8514C">
            <w:pPr>
              <w:spacing w:line="240" w:lineRule="auto"/>
              <w:ind w:right="0"/>
              <w:jc w:val="center"/>
              <w:rPr>
                <w:rFonts w:cs="Arial"/>
                <w:b/>
                <w:bCs/>
              </w:rPr>
            </w:pPr>
          </w:p>
        </w:tc>
        <w:tc>
          <w:tcPr>
            <w:tcW w:w="1984" w:type="dxa"/>
            <w:shd w:val="clear" w:color="auto" w:fill="D9D9D9" w:themeFill="background1" w:themeFillShade="D9"/>
          </w:tcPr>
          <w:p w14:paraId="1947026C" w14:textId="77777777" w:rsidR="00AA0EC1" w:rsidRPr="006853AA" w:rsidRDefault="00AA0EC1" w:rsidP="00A8514C">
            <w:pPr>
              <w:spacing w:line="240" w:lineRule="auto"/>
              <w:ind w:right="0"/>
              <w:jc w:val="center"/>
              <w:rPr>
                <w:rFonts w:cs="Arial"/>
                <w:b/>
                <w:bCs/>
              </w:rPr>
            </w:pPr>
          </w:p>
        </w:tc>
      </w:tr>
      <w:tr w:rsidR="00AA0EC1" w:rsidRPr="006853AA" w14:paraId="16C1BCA9" w14:textId="77777777" w:rsidTr="00644BFC">
        <w:tc>
          <w:tcPr>
            <w:tcW w:w="1413" w:type="dxa"/>
          </w:tcPr>
          <w:p w14:paraId="03722C84" w14:textId="77777777" w:rsidR="00AA0EC1" w:rsidRPr="006853AA" w:rsidRDefault="00AA0EC1" w:rsidP="006947FD">
            <w:pPr>
              <w:spacing w:line="240" w:lineRule="auto"/>
              <w:ind w:right="0"/>
              <w:rPr>
                <w:rFonts w:cs="Arial"/>
              </w:rPr>
            </w:pPr>
            <w:r w:rsidRPr="006853AA">
              <w:rPr>
                <w:rFonts w:cs="Arial"/>
              </w:rPr>
              <w:t>Vedlegg 5</w:t>
            </w:r>
          </w:p>
        </w:tc>
        <w:tc>
          <w:tcPr>
            <w:tcW w:w="4252" w:type="dxa"/>
          </w:tcPr>
          <w:p w14:paraId="4E226A17" w14:textId="77777777" w:rsidR="00AA0EC1" w:rsidRPr="006853AA" w:rsidRDefault="00AA0EC1" w:rsidP="004D579B">
            <w:pPr>
              <w:spacing w:line="240" w:lineRule="auto"/>
              <w:ind w:right="0"/>
              <w:rPr>
                <w:rFonts w:cs="Arial"/>
              </w:rPr>
            </w:pPr>
            <w:r w:rsidRPr="006853AA">
              <w:rPr>
                <w:rFonts w:cs="Arial"/>
              </w:rPr>
              <w:t>Tilbodsbrev</w:t>
            </w:r>
          </w:p>
        </w:tc>
        <w:tc>
          <w:tcPr>
            <w:tcW w:w="2127" w:type="dxa"/>
            <w:vAlign w:val="center"/>
          </w:tcPr>
          <w:p w14:paraId="194CDFA8" w14:textId="77777777" w:rsidR="00AA0EC1" w:rsidRPr="006853AA" w:rsidRDefault="00AA0EC1" w:rsidP="00A8514C">
            <w:pPr>
              <w:spacing w:line="240" w:lineRule="auto"/>
              <w:ind w:right="0"/>
              <w:jc w:val="center"/>
              <w:rPr>
                <w:rFonts w:cs="Arial"/>
              </w:rPr>
            </w:pPr>
          </w:p>
        </w:tc>
        <w:tc>
          <w:tcPr>
            <w:tcW w:w="1984" w:type="dxa"/>
          </w:tcPr>
          <w:p w14:paraId="352CE7B4" w14:textId="77777777" w:rsidR="00AA0EC1" w:rsidRPr="006853AA" w:rsidRDefault="004B5D2B" w:rsidP="00A8514C">
            <w:pPr>
              <w:spacing w:line="240" w:lineRule="auto"/>
              <w:ind w:right="0"/>
              <w:jc w:val="center"/>
              <w:rPr>
                <w:rFonts w:cs="Arial"/>
              </w:rPr>
            </w:pPr>
            <w:r w:rsidRPr="006853AA">
              <w:rPr>
                <w:rFonts w:cs="Arial"/>
              </w:rPr>
              <w:t>x</w:t>
            </w:r>
          </w:p>
        </w:tc>
      </w:tr>
      <w:tr w:rsidR="00AA0EC1" w:rsidRPr="006853AA" w14:paraId="0D22E8BE" w14:textId="77777777" w:rsidTr="00644BFC">
        <w:tc>
          <w:tcPr>
            <w:tcW w:w="1413" w:type="dxa"/>
          </w:tcPr>
          <w:p w14:paraId="216F51D3" w14:textId="77777777" w:rsidR="00AA0EC1" w:rsidRPr="006853AA" w:rsidRDefault="00AA0EC1" w:rsidP="006947FD">
            <w:pPr>
              <w:spacing w:line="240" w:lineRule="auto"/>
              <w:ind w:right="0"/>
              <w:rPr>
                <w:rFonts w:cs="Arial"/>
              </w:rPr>
            </w:pPr>
            <w:r w:rsidRPr="006853AA">
              <w:rPr>
                <w:rFonts w:cs="Arial"/>
              </w:rPr>
              <w:t>Vedlegg 6</w:t>
            </w:r>
          </w:p>
        </w:tc>
        <w:tc>
          <w:tcPr>
            <w:tcW w:w="4252" w:type="dxa"/>
          </w:tcPr>
          <w:p w14:paraId="46A2C87E" w14:textId="77777777" w:rsidR="00AA0EC1" w:rsidRPr="006853AA" w:rsidRDefault="00AA0EC1" w:rsidP="004D579B">
            <w:pPr>
              <w:spacing w:line="240" w:lineRule="auto"/>
              <w:ind w:right="0"/>
              <w:rPr>
                <w:rFonts w:cs="Arial"/>
              </w:rPr>
            </w:pPr>
            <w:r w:rsidRPr="006853AA">
              <w:rPr>
                <w:rFonts w:cs="Arial"/>
              </w:rPr>
              <w:t>Tilbydar sine atterhald og avvik</w:t>
            </w:r>
          </w:p>
        </w:tc>
        <w:tc>
          <w:tcPr>
            <w:tcW w:w="2127" w:type="dxa"/>
            <w:vAlign w:val="center"/>
          </w:tcPr>
          <w:p w14:paraId="6DF2767E" w14:textId="77777777" w:rsidR="00AA0EC1" w:rsidRPr="006853AA" w:rsidRDefault="00AA0EC1" w:rsidP="00A8514C">
            <w:pPr>
              <w:spacing w:line="240" w:lineRule="auto"/>
              <w:ind w:right="0"/>
              <w:jc w:val="center"/>
              <w:rPr>
                <w:rFonts w:cs="Arial"/>
              </w:rPr>
            </w:pPr>
          </w:p>
        </w:tc>
        <w:tc>
          <w:tcPr>
            <w:tcW w:w="1984" w:type="dxa"/>
          </w:tcPr>
          <w:p w14:paraId="09B8AF1F" w14:textId="77777777" w:rsidR="00AA0EC1" w:rsidRPr="006853AA" w:rsidRDefault="004B5D2B" w:rsidP="00A8514C">
            <w:pPr>
              <w:spacing w:line="240" w:lineRule="auto"/>
              <w:ind w:right="0"/>
              <w:jc w:val="center"/>
              <w:rPr>
                <w:rFonts w:cs="Arial"/>
              </w:rPr>
            </w:pPr>
            <w:r w:rsidRPr="006853AA">
              <w:rPr>
                <w:rFonts w:cs="Arial"/>
              </w:rPr>
              <w:t>x</w:t>
            </w:r>
          </w:p>
        </w:tc>
      </w:tr>
      <w:tr w:rsidR="00AA0EC1" w:rsidRPr="006853AA" w14:paraId="134A8AB9" w14:textId="77777777" w:rsidTr="00644BFC">
        <w:tc>
          <w:tcPr>
            <w:tcW w:w="1413" w:type="dxa"/>
          </w:tcPr>
          <w:p w14:paraId="0F478882" w14:textId="77777777" w:rsidR="00AA0EC1" w:rsidRPr="006853AA" w:rsidRDefault="00AA0EC1" w:rsidP="00AF497D">
            <w:pPr>
              <w:spacing w:line="240" w:lineRule="auto"/>
              <w:ind w:right="0"/>
              <w:rPr>
                <w:rFonts w:cs="Arial"/>
              </w:rPr>
            </w:pPr>
            <w:r w:rsidRPr="006853AA">
              <w:rPr>
                <w:rFonts w:cs="Arial"/>
              </w:rPr>
              <w:t>Vedlegg 7</w:t>
            </w:r>
          </w:p>
        </w:tc>
        <w:tc>
          <w:tcPr>
            <w:tcW w:w="4252" w:type="dxa"/>
          </w:tcPr>
          <w:p w14:paraId="464CA1A4" w14:textId="77777777" w:rsidR="00AA0EC1" w:rsidRPr="006853AA" w:rsidRDefault="00AA0EC1" w:rsidP="00AF497D">
            <w:pPr>
              <w:spacing w:line="240" w:lineRule="auto"/>
              <w:ind w:right="0"/>
              <w:rPr>
                <w:rFonts w:cs="Arial"/>
                <w:b/>
                <w:bCs/>
              </w:rPr>
            </w:pPr>
            <w:r w:rsidRPr="006853AA">
              <w:rPr>
                <w:rFonts w:cs="Arial"/>
              </w:rPr>
              <w:t xml:space="preserve">Teiepliktige opplysningar og eigenerklæring om bortfall av teieplikt knytt til tilbod </w:t>
            </w:r>
          </w:p>
        </w:tc>
        <w:tc>
          <w:tcPr>
            <w:tcW w:w="2127" w:type="dxa"/>
            <w:vAlign w:val="center"/>
          </w:tcPr>
          <w:p w14:paraId="04E1F62F" w14:textId="77777777" w:rsidR="00AA0EC1" w:rsidRPr="006853AA" w:rsidRDefault="00AA0EC1" w:rsidP="00A8514C">
            <w:pPr>
              <w:spacing w:line="240" w:lineRule="auto"/>
              <w:ind w:right="0"/>
              <w:jc w:val="center"/>
              <w:rPr>
                <w:rFonts w:cs="Arial"/>
              </w:rPr>
            </w:pPr>
          </w:p>
        </w:tc>
        <w:tc>
          <w:tcPr>
            <w:tcW w:w="1984" w:type="dxa"/>
          </w:tcPr>
          <w:p w14:paraId="6BAE283D" w14:textId="77777777" w:rsidR="00AA0EC1" w:rsidRPr="006853AA" w:rsidRDefault="004B5D2B" w:rsidP="00A8514C">
            <w:pPr>
              <w:spacing w:line="240" w:lineRule="auto"/>
              <w:ind w:right="0"/>
              <w:jc w:val="center"/>
              <w:rPr>
                <w:rFonts w:cs="Arial"/>
              </w:rPr>
            </w:pPr>
            <w:r w:rsidRPr="006853AA">
              <w:rPr>
                <w:rFonts w:cs="Arial"/>
              </w:rPr>
              <w:t>x</w:t>
            </w:r>
          </w:p>
        </w:tc>
      </w:tr>
      <w:tr w:rsidR="00AA0EC1" w:rsidRPr="006853AA" w14:paraId="662E28D9" w14:textId="77777777" w:rsidTr="00644BFC">
        <w:tc>
          <w:tcPr>
            <w:tcW w:w="1413" w:type="dxa"/>
            <w:shd w:val="clear" w:color="auto" w:fill="D9D9D9" w:themeFill="background1" w:themeFillShade="D9"/>
          </w:tcPr>
          <w:p w14:paraId="2DB897AD" w14:textId="77777777" w:rsidR="00AA0EC1" w:rsidRPr="006853AA" w:rsidRDefault="00AA0EC1" w:rsidP="00AF497D">
            <w:pPr>
              <w:spacing w:line="240" w:lineRule="auto"/>
              <w:ind w:right="0"/>
              <w:rPr>
                <w:rFonts w:cs="Arial"/>
                <w:b/>
              </w:rPr>
            </w:pPr>
          </w:p>
        </w:tc>
        <w:tc>
          <w:tcPr>
            <w:tcW w:w="4252" w:type="dxa"/>
            <w:shd w:val="clear" w:color="auto" w:fill="D9D9D9" w:themeFill="background1" w:themeFillShade="D9"/>
          </w:tcPr>
          <w:p w14:paraId="1D9F91BB" w14:textId="77777777" w:rsidR="00AA0EC1" w:rsidRPr="006853AA" w:rsidRDefault="00AA0EC1" w:rsidP="00AF497D">
            <w:pPr>
              <w:spacing w:line="240" w:lineRule="auto"/>
              <w:ind w:right="0"/>
              <w:rPr>
                <w:rFonts w:cs="Arial"/>
                <w:b/>
              </w:rPr>
            </w:pPr>
            <w:r w:rsidRPr="006853AA">
              <w:rPr>
                <w:b/>
              </w:rPr>
              <w:t>Avtale med vedlegg nemnd under</w:t>
            </w:r>
          </w:p>
        </w:tc>
        <w:tc>
          <w:tcPr>
            <w:tcW w:w="2127" w:type="dxa"/>
            <w:shd w:val="clear" w:color="auto" w:fill="D9D9D9" w:themeFill="background1" w:themeFillShade="D9"/>
            <w:vAlign w:val="center"/>
          </w:tcPr>
          <w:p w14:paraId="0DA66A29" w14:textId="77777777" w:rsidR="00AA0EC1" w:rsidRPr="006853AA" w:rsidRDefault="00AA0EC1" w:rsidP="00A8514C">
            <w:pPr>
              <w:spacing w:line="240" w:lineRule="auto"/>
              <w:ind w:right="0"/>
              <w:jc w:val="center"/>
              <w:rPr>
                <w:b/>
                <w:highlight w:val="yellow"/>
              </w:rPr>
            </w:pPr>
          </w:p>
        </w:tc>
        <w:tc>
          <w:tcPr>
            <w:tcW w:w="1984" w:type="dxa"/>
            <w:shd w:val="clear" w:color="auto" w:fill="D9D9D9" w:themeFill="background1" w:themeFillShade="D9"/>
          </w:tcPr>
          <w:p w14:paraId="4443555A" w14:textId="77777777" w:rsidR="00AA0EC1" w:rsidRPr="006853AA" w:rsidRDefault="00AA0EC1" w:rsidP="00A8514C">
            <w:pPr>
              <w:spacing w:line="240" w:lineRule="auto"/>
              <w:ind w:right="0"/>
              <w:jc w:val="center"/>
              <w:rPr>
                <w:b/>
                <w:highlight w:val="yellow"/>
              </w:rPr>
            </w:pPr>
          </w:p>
        </w:tc>
      </w:tr>
      <w:tr w:rsidR="00B678D7" w:rsidRPr="006853AA" w14:paraId="00C0C12E" w14:textId="77777777" w:rsidTr="00644BFC">
        <w:tc>
          <w:tcPr>
            <w:tcW w:w="1413" w:type="dxa"/>
          </w:tcPr>
          <w:p w14:paraId="13E1EDCB" w14:textId="77777777" w:rsidR="00B678D7" w:rsidRPr="006853AA" w:rsidRDefault="00B678D7" w:rsidP="00B678D7">
            <w:pPr>
              <w:spacing w:line="240" w:lineRule="auto"/>
              <w:ind w:right="0"/>
              <w:rPr>
                <w:rFonts w:cs="Arial"/>
              </w:rPr>
            </w:pPr>
            <w:r w:rsidRPr="006853AA">
              <w:rPr>
                <w:rFonts w:cs="Arial"/>
              </w:rPr>
              <w:t>Vedlegg A</w:t>
            </w:r>
          </w:p>
        </w:tc>
        <w:tc>
          <w:tcPr>
            <w:tcW w:w="4252" w:type="dxa"/>
          </w:tcPr>
          <w:p w14:paraId="5D6C39DE" w14:textId="77777777" w:rsidR="00B678D7" w:rsidRPr="006853AA" w:rsidRDefault="00B678D7" w:rsidP="00B678D7">
            <w:pPr>
              <w:spacing w:line="240" w:lineRule="auto"/>
              <w:ind w:right="0"/>
              <w:rPr>
                <w:rFonts w:cs="Arial"/>
              </w:rPr>
            </w:pPr>
            <w:r w:rsidRPr="006853AA">
              <w:rPr>
                <w:rFonts w:cs="Arial"/>
              </w:rPr>
              <w:t>Kravspesifikasjon</w:t>
            </w:r>
          </w:p>
        </w:tc>
        <w:tc>
          <w:tcPr>
            <w:tcW w:w="2127" w:type="dxa"/>
            <w:vAlign w:val="center"/>
          </w:tcPr>
          <w:p w14:paraId="1BF4F189" w14:textId="77777777" w:rsidR="00B678D7" w:rsidRPr="006853AA" w:rsidRDefault="00B678D7" w:rsidP="00B678D7">
            <w:pPr>
              <w:spacing w:line="240" w:lineRule="auto"/>
              <w:ind w:right="0"/>
              <w:jc w:val="center"/>
              <w:rPr>
                <w:rFonts w:cs="Arial"/>
              </w:rPr>
            </w:pPr>
          </w:p>
        </w:tc>
        <w:tc>
          <w:tcPr>
            <w:tcW w:w="1984" w:type="dxa"/>
            <w:vAlign w:val="center"/>
          </w:tcPr>
          <w:p w14:paraId="1EE2E03A" w14:textId="77777777" w:rsidR="00B678D7" w:rsidRPr="006853AA" w:rsidRDefault="00B678D7" w:rsidP="00B678D7">
            <w:pPr>
              <w:spacing w:line="240" w:lineRule="auto"/>
              <w:ind w:right="0"/>
              <w:jc w:val="center"/>
              <w:rPr>
                <w:rFonts w:cs="Arial"/>
              </w:rPr>
            </w:pPr>
            <w:r w:rsidRPr="006853AA">
              <w:rPr>
                <w:rFonts w:cs="Arial"/>
              </w:rPr>
              <w:t>x</w:t>
            </w:r>
          </w:p>
        </w:tc>
      </w:tr>
      <w:tr w:rsidR="00B678D7" w:rsidRPr="006853AA" w14:paraId="5FB2AAFC" w14:textId="77777777" w:rsidTr="00644BFC">
        <w:tc>
          <w:tcPr>
            <w:tcW w:w="1413" w:type="dxa"/>
          </w:tcPr>
          <w:p w14:paraId="7DBFA659" w14:textId="588F8CA4" w:rsidR="00B678D7" w:rsidRPr="006853AA" w:rsidRDefault="00B678D7" w:rsidP="00B678D7">
            <w:pPr>
              <w:spacing w:line="240" w:lineRule="auto"/>
              <w:ind w:right="0"/>
              <w:rPr>
                <w:rFonts w:cs="Arial"/>
              </w:rPr>
            </w:pPr>
            <w:r w:rsidRPr="006853AA">
              <w:rPr>
                <w:rFonts w:cs="Arial"/>
              </w:rPr>
              <w:t>Vedlegg B</w:t>
            </w:r>
            <w:r w:rsidR="001D1A3B" w:rsidRPr="006853AA">
              <w:rPr>
                <w:rFonts w:cs="Arial"/>
              </w:rPr>
              <w:t>1</w:t>
            </w:r>
          </w:p>
        </w:tc>
        <w:tc>
          <w:tcPr>
            <w:tcW w:w="4252" w:type="dxa"/>
          </w:tcPr>
          <w:p w14:paraId="3C5D9DB8" w14:textId="77777777" w:rsidR="00B678D7" w:rsidRPr="006853AA" w:rsidRDefault="00B678D7" w:rsidP="00B678D7">
            <w:pPr>
              <w:spacing w:line="240" w:lineRule="auto"/>
              <w:ind w:right="0"/>
              <w:rPr>
                <w:rFonts w:cs="Arial"/>
              </w:rPr>
            </w:pPr>
            <w:r w:rsidRPr="006853AA">
              <w:rPr>
                <w:rFonts w:cs="Arial"/>
              </w:rPr>
              <w:t>Leverandøren si skildring av leveransen</w:t>
            </w:r>
          </w:p>
        </w:tc>
        <w:tc>
          <w:tcPr>
            <w:tcW w:w="2127" w:type="dxa"/>
            <w:vAlign w:val="center"/>
          </w:tcPr>
          <w:p w14:paraId="6E7864BF" w14:textId="77777777" w:rsidR="00B678D7" w:rsidRPr="006853AA" w:rsidRDefault="00B678D7" w:rsidP="00B678D7">
            <w:pPr>
              <w:spacing w:line="240" w:lineRule="auto"/>
              <w:ind w:right="0"/>
              <w:jc w:val="center"/>
              <w:rPr>
                <w:rFonts w:cs="Arial"/>
              </w:rPr>
            </w:pPr>
          </w:p>
        </w:tc>
        <w:tc>
          <w:tcPr>
            <w:tcW w:w="1984" w:type="dxa"/>
            <w:vAlign w:val="center"/>
          </w:tcPr>
          <w:p w14:paraId="1BBDE97A" w14:textId="77777777" w:rsidR="00B678D7" w:rsidRPr="006853AA" w:rsidRDefault="00B678D7" w:rsidP="00B678D7">
            <w:pPr>
              <w:spacing w:line="240" w:lineRule="auto"/>
              <w:ind w:right="0"/>
              <w:jc w:val="center"/>
              <w:rPr>
                <w:rFonts w:cs="Arial"/>
              </w:rPr>
            </w:pPr>
            <w:r w:rsidRPr="006853AA">
              <w:rPr>
                <w:rFonts w:cs="Arial"/>
              </w:rPr>
              <w:t>x</w:t>
            </w:r>
          </w:p>
        </w:tc>
      </w:tr>
      <w:tr w:rsidR="00FB433D" w:rsidRPr="006853AA" w14:paraId="5B97A41B" w14:textId="77777777" w:rsidTr="00644BFC">
        <w:tc>
          <w:tcPr>
            <w:tcW w:w="1413" w:type="dxa"/>
          </w:tcPr>
          <w:p w14:paraId="0EA2E981" w14:textId="5366D571" w:rsidR="00FB433D" w:rsidRPr="006853AA" w:rsidRDefault="00FB433D" w:rsidP="00B678D7">
            <w:pPr>
              <w:spacing w:line="240" w:lineRule="auto"/>
              <w:ind w:right="0"/>
              <w:rPr>
                <w:rFonts w:cs="Arial"/>
              </w:rPr>
            </w:pPr>
            <w:r w:rsidRPr="006853AA">
              <w:rPr>
                <w:rFonts w:cs="Arial"/>
              </w:rPr>
              <w:t>Vedlegg B</w:t>
            </w:r>
            <w:r w:rsidR="001D1A3B" w:rsidRPr="006853AA">
              <w:rPr>
                <w:rFonts w:cs="Arial"/>
              </w:rPr>
              <w:t>2</w:t>
            </w:r>
          </w:p>
        </w:tc>
        <w:tc>
          <w:tcPr>
            <w:tcW w:w="4252" w:type="dxa"/>
          </w:tcPr>
          <w:p w14:paraId="1AE4B85B" w14:textId="6499C985" w:rsidR="00FB433D" w:rsidRPr="006853AA" w:rsidRDefault="00541F63" w:rsidP="00B678D7">
            <w:pPr>
              <w:spacing w:line="240" w:lineRule="auto"/>
              <w:ind w:right="0"/>
              <w:rPr>
                <w:rFonts w:cs="Arial"/>
              </w:rPr>
            </w:pPr>
            <w:r w:rsidRPr="006853AA">
              <w:rPr>
                <w:rFonts w:cs="Arial"/>
              </w:rPr>
              <w:t>Svar på case</w:t>
            </w:r>
          </w:p>
        </w:tc>
        <w:tc>
          <w:tcPr>
            <w:tcW w:w="2127" w:type="dxa"/>
            <w:vAlign w:val="center"/>
          </w:tcPr>
          <w:p w14:paraId="53814144" w14:textId="77777777" w:rsidR="00FB433D" w:rsidRPr="006853AA" w:rsidRDefault="00FB433D" w:rsidP="00B678D7">
            <w:pPr>
              <w:spacing w:line="240" w:lineRule="auto"/>
              <w:ind w:right="0"/>
              <w:jc w:val="center"/>
              <w:rPr>
                <w:rFonts w:cs="Arial"/>
              </w:rPr>
            </w:pPr>
          </w:p>
        </w:tc>
        <w:tc>
          <w:tcPr>
            <w:tcW w:w="1984" w:type="dxa"/>
            <w:vAlign w:val="center"/>
          </w:tcPr>
          <w:p w14:paraId="20B1AF1D" w14:textId="7AE0C42A" w:rsidR="00FB433D" w:rsidRPr="006853AA" w:rsidRDefault="009E25A0" w:rsidP="00B678D7">
            <w:pPr>
              <w:spacing w:line="240" w:lineRule="auto"/>
              <w:ind w:right="0"/>
              <w:jc w:val="center"/>
              <w:rPr>
                <w:rFonts w:cs="Arial"/>
              </w:rPr>
            </w:pPr>
            <w:r w:rsidRPr="006853AA">
              <w:rPr>
                <w:rFonts w:cs="Arial"/>
              </w:rPr>
              <w:t>x</w:t>
            </w:r>
          </w:p>
        </w:tc>
      </w:tr>
      <w:tr w:rsidR="00F41420" w:rsidRPr="006853AA" w14:paraId="41A70F89" w14:textId="77777777" w:rsidTr="00644BFC">
        <w:tc>
          <w:tcPr>
            <w:tcW w:w="1413" w:type="dxa"/>
          </w:tcPr>
          <w:p w14:paraId="71B1E70E" w14:textId="6B6D0D74" w:rsidR="00F41420" w:rsidRPr="006853AA" w:rsidRDefault="00F41420" w:rsidP="00B678D7">
            <w:pPr>
              <w:spacing w:line="240" w:lineRule="auto"/>
              <w:ind w:right="0"/>
              <w:rPr>
                <w:rFonts w:cs="Arial"/>
              </w:rPr>
            </w:pPr>
            <w:r w:rsidRPr="006853AA">
              <w:rPr>
                <w:rFonts w:cs="Arial"/>
              </w:rPr>
              <w:t>Vedlegg B3</w:t>
            </w:r>
          </w:p>
        </w:tc>
        <w:tc>
          <w:tcPr>
            <w:tcW w:w="4252" w:type="dxa"/>
          </w:tcPr>
          <w:p w14:paraId="50F9FC6C" w14:textId="425009CA" w:rsidR="00F41420" w:rsidRPr="006853AA" w:rsidRDefault="00F41420" w:rsidP="00B678D7">
            <w:pPr>
              <w:spacing w:line="240" w:lineRule="auto"/>
              <w:ind w:right="0"/>
              <w:rPr>
                <w:rFonts w:cs="Arial"/>
              </w:rPr>
            </w:pPr>
            <w:r w:rsidRPr="006853AA">
              <w:rPr>
                <w:rFonts w:cs="Arial"/>
              </w:rPr>
              <w:t>Personprofilskjema</w:t>
            </w:r>
          </w:p>
        </w:tc>
        <w:tc>
          <w:tcPr>
            <w:tcW w:w="2127" w:type="dxa"/>
            <w:vAlign w:val="center"/>
          </w:tcPr>
          <w:p w14:paraId="21558A49" w14:textId="77777777" w:rsidR="00F41420" w:rsidRPr="006853AA" w:rsidRDefault="00F41420" w:rsidP="00B678D7">
            <w:pPr>
              <w:spacing w:line="240" w:lineRule="auto"/>
              <w:ind w:right="0"/>
              <w:jc w:val="center"/>
              <w:rPr>
                <w:rFonts w:cs="Arial"/>
              </w:rPr>
            </w:pPr>
          </w:p>
        </w:tc>
        <w:tc>
          <w:tcPr>
            <w:tcW w:w="1984" w:type="dxa"/>
            <w:vAlign w:val="center"/>
          </w:tcPr>
          <w:p w14:paraId="69A6DE32" w14:textId="34964BAD" w:rsidR="00F41420" w:rsidRPr="006853AA" w:rsidRDefault="009E25A0" w:rsidP="00B678D7">
            <w:pPr>
              <w:spacing w:line="240" w:lineRule="auto"/>
              <w:ind w:right="0"/>
              <w:jc w:val="center"/>
              <w:rPr>
                <w:rFonts w:cs="Arial"/>
              </w:rPr>
            </w:pPr>
            <w:r w:rsidRPr="006853AA">
              <w:rPr>
                <w:rFonts w:cs="Arial"/>
              </w:rPr>
              <w:t>x</w:t>
            </w:r>
          </w:p>
        </w:tc>
      </w:tr>
      <w:tr w:rsidR="00322BDC" w:rsidRPr="006853AA" w14:paraId="0B12ED08" w14:textId="77777777" w:rsidTr="00644BFC">
        <w:tc>
          <w:tcPr>
            <w:tcW w:w="1413" w:type="dxa"/>
          </w:tcPr>
          <w:p w14:paraId="0E32F4D3" w14:textId="254B1849" w:rsidR="00322BDC" w:rsidRPr="006853AA" w:rsidRDefault="00322BDC" w:rsidP="00B678D7">
            <w:pPr>
              <w:spacing w:line="240" w:lineRule="auto"/>
              <w:ind w:right="0"/>
              <w:rPr>
                <w:rFonts w:cs="Arial"/>
              </w:rPr>
            </w:pPr>
            <w:r w:rsidRPr="006853AA">
              <w:rPr>
                <w:rFonts w:cs="Arial"/>
              </w:rPr>
              <w:t>Vedlegg B4</w:t>
            </w:r>
          </w:p>
        </w:tc>
        <w:tc>
          <w:tcPr>
            <w:tcW w:w="4252" w:type="dxa"/>
          </w:tcPr>
          <w:p w14:paraId="53E705F0" w14:textId="254393B2" w:rsidR="00322BDC" w:rsidRPr="006853AA" w:rsidRDefault="00D535B4" w:rsidP="00B678D7">
            <w:pPr>
              <w:spacing w:line="240" w:lineRule="auto"/>
              <w:ind w:right="0"/>
              <w:rPr>
                <w:rFonts w:cs="Arial"/>
              </w:rPr>
            </w:pPr>
            <w:r w:rsidRPr="006853AA">
              <w:rPr>
                <w:rFonts w:cs="Arial"/>
              </w:rPr>
              <w:t xml:space="preserve">Prosjekt </w:t>
            </w:r>
            <w:proofErr w:type="spellStart"/>
            <w:r w:rsidRPr="006853AA">
              <w:rPr>
                <w:rFonts w:cs="Arial"/>
              </w:rPr>
              <w:t>kjerneteam</w:t>
            </w:r>
            <w:proofErr w:type="spellEnd"/>
          </w:p>
        </w:tc>
        <w:tc>
          <w:tcPr>
            <w:tcW w:w="2127" w:type="dxa"/>
            <w:vAlign w:val="center"/>
          </w:tcPr>
          <w:p w14:paraId="60DBA65F" w14:textId="77777777" w:rsidR="00322BDC" w:rsidRPr="006853AA" w:rsidRDefault="00322BDC" w:rsidP="00B678D7">
            <w:pPr>
              <w:spacing w:line="240" w:lineRule="auto"/>
              <w:ind w:right="0"/>
              <w:jc w:val="center"/>
              <w:rPr>
                <w:rFonts w:cs="Arial"/>
              </w:rPr>
            </w:pPr>
          </w:p>
        </w:tc>
        <w:tc>
          <w:tcPr>
            <w:tcW w:w="1984" w:type="dxa"/>
            <w:vAlign w:val="center"/>
          </w:tcPr>
          <w:p w14:paraId="658A70B6" w14:textId="2C85CEA2" w:rsidR="00322BDC" w:rsidRPr="006853AA" w:rsidRDefault="00D535B4" w:rsidP="00B678D7">
            <w:pPr>
              <w:spacing w:line="240" w:lineRule="auto"/>
              <w:ind w:right="0"/>
              <w:jc w:val="center"/>
              <w:rPr>
                <w:rFonts w:cs="Arial"/>
              </w:rPr>
            </w:pPr>
            <w:r w:rsidRPr="006853AA">
              <w:rPr>
                <w:rFonts w:cs="Arial"/>
              </w:rPr>
              <w:t>x</w:t>
            </w:r>
          </w:p>
        </w:tc>
      </w:tr>
      <w:tr w:rsidR="00B678D7" w:rsidRPr="006853AA" w14:paraId="30CC2D24" w14:textId="77777777" w:rsidTr="00644BFC">
        <w:tc>
          <w:tcPr>
            <w:tcW w:w="1413" w:type="dxa"/>
          </w:tcPr>
          <w:p w14:paraId="64567231" w14:textId="77777777" w:rsidR="00B678D7" w:rsidRPr="006853AA" w:rsidRDefault="00B678D7" w:rsidP="00B678D7">
            <w:pPr>
              <w:spacing w:line="240" w:lineRule="auto"/>
              <w:ind w:right="0"/>
              <w:rPr>
                <w:rFonts w:cs="Arial"/>
              </w:rPr>
            </w:pPr>
            <w:r w:rsidRPr="006853AA">
              <w:rPr>
                <w:rFonts w:cs="Arial"/>
              </w:rPr>
              <w:t>Vedlegg C</w:t>
            </w:r>
          </w:p>
        </w:tc>
        <w:tc>
          <w:tcPr>
            <w:tcW w:w="4252" w:type="dxa"/>
          </w:tcPr>
          <w:p w14:paraId="6367AA2D" w14:textId="5741C756" w:rsidR="00B678D7" w:rsidRPr="006853AA" w:rsidRDefault="00541F63" w:rsidP="00B678D7">
            <w:pPr>
              <w:spacing w:line="240" w:lineRule="auto"/>
              <w:ind w:right="0"/>
              <w:rPr>
                <w:rFonts w:cs="Arial"/>
              </w:rPr>
            </w:pPr>
            <w:r w:rsidRPr="006853AA">
              <w:rPr>
                <w:rFonts w:cs="Arial"/>
              </w:rPr>
              <w:t>Godtgjering</w:t>
            </w:r>
          </w:p>
        </w:tc>
        <w:tc>
          <w:tcPr>
            <w:tcW w:w="2127" w:type="dxa"/>
            <w:vAlign w:val="center"/>
          </w:tcPr>
          <w:p w14:paraId="1AF85B2A" w14:textId="77777777" w:rsidR="00B678D7" w:rsidRPr="006853AA" w:rsidRDefault="00B678D7" w:rsidP="00B678D7">
            <w:pPr>
              <w:spacing w:line="240" w:lineRule="auto"/>
              <w:ind w:right="0"/>
              <w:jc w:val="center"/>
              <w:rPr>
                <w:rFonts w:cs="Arial"/>
              </w:rPr>
            </w:pPr>
          </w:p>
        </w:tc>
        <w:tc>
          <w:tcPr>
            <w:tcW w:w="1984" w:type="dxa"/>
            <w:vAlign w:val="center"/>
          </w:tcPr>
          <w:p w14:paraId="44CE136E" w14:textId="77777777" w:rsidR="00B678D7" w:rsidRPr="006853AA" w:rsidRDefault="00B678D7" w:rsidP="00B678D7">
            <w:pPr>
              <w:spacing w:line="240" w:lineRule="auto"/>
              <w:ind w:right="0"/>
              <w:jc w:val="center"/>
              <w:rPr>
                <w:rFonts w:cs="Arial"/>
              </w:rPr>
            </w:pPr>
            <w:r w:rsidRPr="006853AA">
              <w:rPr>
                <w:rFonts w:cs="Arial"/>
              </w:rPr>
              <w:t>x</w:t>
            </w:r>
          </w:p>
        </w:tc>
      </w:tr>
      <w:tr w:rsidR="00541F63" w:rsidRPr="006853AA" w14:paraId="3D6148C4" w14:textId="77777777" w:rsidTr="00644BFC">
        <w:tc>
          <w:tcPr>
            <w:tcW w:w="1413" w:type="dxa"/>
          </w:tcPr>
          <w:p w14:paraId="0F702D62" w14:textId="5E6249E4" w:rsidR="00541F63" w:rsidRPr="006853AA" w:rsidRDefault="00541F63" w:rsidP="00B678D7">
            <w:pPr>
              <w:spacing w:line="240" w:lineRule="auto"/>
              <w:ind w:right="0"/>
              <w:rPr>
                <w:rFonts w:cs="Arial"/>
              </w:rPr>
            </w:pPr>
            <w:r w:rsidRPr="006853AA">
              <w:rPr>
                <w:rFonts w:cs="Arial"/>
              </w:rPr>
              <w:t>Vedlegg C1</w:t>
            </w:r>
          </w:p>
        </w:tc>
        <w:tc>
          <w:tcPr>
            <w:tcW w:w="4252" w:type="dxa"/>
          </w:tcPr>
          <w:p w14:paraId="5D89B089" w14:textId="48AA436E" w:rsidR="00541F63" w:rsidRPr="006853AA" w:rsidDel="00541F63" w:rsidRDefault="00541F63" w:rsidP="00B678D7">
            <w:pPr>
              <w:spacing w:line="240" w:lineRule="auto"/>
              <w:ind w:right="0"/>
              <w:rPr>
                <w:rFonts w:cs="Arial"/>
              </w:rPr>
            </w:pPr>
            <w:r w:rsidRPr="006853AA">
              <w:rPr>
                <w:rFonts w:cs="Arial"/>
              </w:rPr>
              <w:t>Prisskjema</w:t>
            </w:r>
          </w:p>
        </w:tc>
        <w:tc>
          <w:tcPr>
            <w:tcW w:w="2127" w:type="dxa"/>
            <w:vAlign w:val="center"/>
          </w:tcPr>
          <w:p w14:paraId="064670DC" w14:textId="77777777" w:rsidR="00541F63" w:rsidRPr="006853AA" w:rsidRDefault="00541F63" w:rsidP="00B678D7">
            <w:pPr>
              <w:spacing w:line="240" w:lineRule="auto"/>
              <w:ind w:right="0"/>
              <w:jc w:val="center"/>
              <w:rPr>
                <w:rFonts w:cs="Arial"/>
              </w:rPr>
            </w:pPr>
          </w:p>
        </w:tc>
        <w:tc>
          <w:tcPr>
            <w:tcW w:w="1984" w:type="dxa"/>
            <w:vAlign w:val="center"/>
          </w:tcPr>
          <w:p w14:paraId="5764496A" w14:textId="11507DD5" w:rsidR="00541F63" w:rsidRPr="006853AA" w:rsidRDefault="009E25A0" w:rsidP="00B678D7">
            <w:pPr>
              <w:spacing w:line="240" w:lineRule="auto"/>
              <w:ind w:right="0"/>
              <w:jc w:val="center"/>
              <w:rPr>
                <w:rFonts w:cs="Arial"/>
              </w:rPr>
            </w:pPr>
            <w:r w:rsidRPr="006853AA">
              <w:rPr>
                <w:rFonts w:cs="Arial"/>
              </w:rPr>
              <w:t>x</w:t>
            </w:r>
          </w:p>
        </w:tc>
      </w:tr>
      <w:tr w:rsidR="00B678D7" w:rsidRPr="006853AA" w14:paraId="4BF02B58" w14:textId="77777777" w:rsidTr="00644BFC">
        <w:tc>
          <w:tcPr>
            <w:tcW w:w="1413" w:type="dxa"/>
          </w:tcPr>
          <w:p w14:paraId="23EC912D" w14:textId="77777777" w:rsidR="00B678D7" w:rsidRPr="006853AA" w:rsidRDefault="00B678D7" w:rsidP="00B678D7">
            <w:pPr>
              <w:spacing w:line="240" w:lineRule="auto"/>
              <w:ind w:right="0"/>
              <w:rPr>
                <w:rFonts w:cs="Arial"/>
              </w:rPr>
            </w:pPr>
            <w:r w:rsidRPr="006853AA">
              <w:rPr>
                <w:rFonts w:cs="Arial"/>
              </w:rPr>
              <w:t>Vedlegg D</w:t>
            </w:r>
          </w:p>
        </w:tc>
        <w:tc>
          <w:tcPr>
            <w:tcW w:w="4252" w:type="dxa"/>
          </w:tcPr>
          <w:p w14:paraId="458A2FAF" w14:textId="77777777" w:rsidR="00B678D7" w:rsidRPr="006853AA" w:rsidRDefault="00B678D7" w:rsidP="00B678D7">
            <w:pPr>
              <w:spacing w:line="240" w:lineRule="auto"/>
              <w:ind w:right="0"/>
              <w:rPr>
                <w:rFonts w:cs="Arial"/>
              </w:rPr>
            </w:pPr>
            <w:r w:rsidRPr="006853AA">
              <w:rPr>
                <w:rFonts w:cs="Arial"/>
              </w:rPr>
              <w:t>Einingar i avtalen</w:t>
            </w:r>
          </w:p>
        </w:tc>
        <w:tc>
          <w:tcPr>
            <w:tcW w:w="2127" w:type="dxa"/>
            <w:vAlign w:val="center"/>
          </w:tcPr>
          <w:p w14:paraId="61541939" w14:textId="77777777" w:rsidR="00B678D7" w:rsidRPr="006853AA" w:rsidRDefault="00B678D7" w:rsidP="00B678D7">
            <w:pPr>
              <w:spacing w:line="240" w:lineRule="auto"/>
              <w:ind w:right="0"/>
              <w:jc w:val="center"/>
              <w:rPr>
                <w:rFonts w:cs="Arial"/>
                <w:highlight w:val="yellow"/>
              </w:rPr>
            </w:pPr>
          </w:p>
        </w:tc>
        <w:tc>
          <w:tcPr>
            <w:tcW w:w="1984" w:type="dxa"/>
            <w:vAlign w:val="center"/>
          </w:tcPr>
          <w:p w14:paraId="725898F0" w14:textId="77777777" w:rsidR="00B678D7" w:rsidRPr="006853AA" w:rsidRDefault="00B678D7" w:rsidP="00B678D7">
            <w:pPr>
              <w:spacing w:line="240" w:lineRule="auto"/>
              <w:ind w:right="0"/>
              <w:jc w:val="center"/>
              <w:rPr>
                <w:rFonts w:cs="Arial"/>
              </w:rPr>
            </w:pPr>
            <w:r w:rsidRPr="006853AA">
              <w:rPr>
                <w:rFonts w:cs="Arial"/>
              </w:rPr>
              <w:t>x</w:t>
            </w:r>
          </w:p>
        </w:tc>
      </w:tr>
      <w:tr w:rsidR="00B678D7" w:rsidRPr="006853AA" w14:paraId="688BFF27" w14:textId="77777777" w:rsidTr="00644BFC">
        <w:tc>
          <w:tcPr>
            <w:tcW w:w="1413" w:type="dxa"/>
          </w:tcPr>
          <w:p w14:paraId="57BBA80F" w14:textId="77777777" w:rsidR="00B678D7" w:rsidRPr="006853AA" w:rsidRDefault="00B678D7" w:rsidP="00B678D7">
            <w:pPr>
              <w:spacing w:line="240" w:lineRule="auto"/>
              <w:ind w:right="0"/>
              <w:rPr>
                <w:rFonts w:cs="Arial"/>
              </w:rPr>
            </w:pPr>
            <w:r w:rsidRPr="006853AA">
              <w:rPr>
                <w:rFonts w:cs="Arial"/>
              </w:rPr>
              <w:t>Vedlegg E</w:t>
            </w:r>
          </w:p>
        </w:tc>
        <w:tc>
          <w:tcPr>
            <w:tcW w:w="4252" w:type="dxa"/>
          </w:tcPr>
          <w:p w14:paraId="552B202A" w14:textId="7E31D549" w:rsidR="00B678D7" w:rsidRPr="00644BFC" w:rsidRDefault="00F90E1F" w:rsidP="00B678D7">
            <w:pPr>
              <w:spacing w:line="240" w:lineRule="auto"/>
              <w:ind w:right="0"/>
              <w:rPr>
                <w:rFonts w:cs="Arial"/>
              </w:rPr>
            </w:pPr>
            <w:r w:rsidRPr="00644BFC">
              <w:rPr>
                <w:rFonts w:cs="Arial"/>
              </w:rPr>
              <w:t>Kontraktsvilkår for ivaretaking av grunnleggjande menneskerettar i leverandørkjeda</w:t>
            </w:r>
          </w:p>
        </w:tc>
        <w:tc>
          <w:tcPr>
            <w:tcW w:w="2127" w:type="dxa"/>
            <w:vAlign w:val="center"/>
          </w:tcPr>
          <w:p w14:paraId="727DC77E" w14:textId="77777777" w:rsidR="00B678D7" w:rsidRPr="00644BFC" w:rsidRDefault="00B678D7" w:rsidP="00B678D7">
            <w:pPr>
              <w:spacing w:line="240" w:lineRule="auto"/>
              <w:ind w:right="0"/>
              <w:jc w:val="center"/>
              <w:rPr>
                <w:rFonts w:cs="Arial"/>
                <w:highlight w:val="yellow"/>
              </w:rPr>
            </w:pPr>
          </w:p>
        </w:tc>
        <w:tc>
          <w:tcPr>
            <w:tcW w:w="1984" w:type="dxa"/>
            <w:vAlign w:val="center"/>
          </w:tcPr>
          <w:p w14:paraId="5E5B1D9D" w14:textId="77777777" w:rsidR="00B678D7" w:rsidRPr="006853AA" w:rsidRDefault="00B678D7" w:rsidP="00B678D7">
            <w:pPr>
              <w:spacing w:line="240" w:lineRule="auto"/>
              <w:ind w:right="0"/>
              <w:jc w:val="center"/>
              <w:rPr>
                <w:rFonts w:cs="Arial"/>
              </w:rPr>
            </w:pPr>
            <w:r w:rsidRPr="006853AA">
              <w:rPr>
                <w:rFonts w:cs="Arial"/>
              </w:rPr>
              <w:t>x</w:t>
            </w:r>
          </w:p>
        </w:tc>
      </w:tr>
      <w:tr w:rsidR="00AA0EC1" w:rsidRPr="006853AA" w14:paraId="06FC9576" w14:textId="77777777" w:rsidTr="00644BFC">
        <w:tc>
          <w:tcPr>
            <w:tcW w:w="1413" w:type="dxa"/>
          </w:tcPr>
          <w:p w14:paraId="1BE80AFD" w14:textId="77777777" w:rsidR="00AA0EC1" w:rsidRPr="006853AA" w:rsidRDefault="00AA0EC1" w:rsidP="00AF497D">
            <w:pPr>
              <w:spacing w:line="240" w:lineRule="auto"/>
              <w:ind w:right="0"/>
              <w:rPr>
                <w:rFonts w:cs="Arial"/>
              </w:rPr>
            </w:pPr>
            <w:r w:rsidRPr="006853AA">
              <w:rPr>
                <w:rFonts w:cs="Arial"/>
              </w:rPr>
              <w:t>Vedlegg G</w:t>
            </w:r>
          </w:p>
        </w:tc>
        <w:tc>
          <w:tcPr>
            <w:tcW w:w="4252" w:type="dxa"/>
          </w:tcPr>
          <w:p w14:paraId="2FFA52F2" w14:textId="58D03F10" w:rsidR="00AA0EC1" w:rsidRPr="006853AA" w:rsidRDefault="0971433D" w:rsidP="34E5B8EA">
            <w:pPr>
              <w:spacing w:line="240" w:lineRule="auto"/>
              <w:ind w:right="0"/>
              <w:rPr>
                <w:rFonts w:cs="Arial"/>
                <w:i/>
                <w:iCs/>
              </w:rPr>
            </w:pPr>
            <w:r w:rsidRPr="00644BFC">
              <w:rPr>
                <w:rFonts w:cs="Arial"/>
              </w:rPr>
              <w:t>Databehandl</w:t>
            </w:r>
            <w:r w:rsidR="00FF5B4E">
              <w:rPr>
                <w:rFonts w:cs="Arial"/>
              </w:rPr>
              <w:t>a</w:t>
            </w:r>
            <w:r w:rsidRPr="00644BFC">
              <w:rPr>
                <w:rFonts w:cs="Arial"/>
              </w:rPr>
              <w:t>ravtale</w:t>
            </w:r>
            <w:r w:rsidR="7A4156EE" w:rsidRPr="00FF5B4E">
              <w:rPr>
                <w:rFonts w:cs="Arial"/>
                <w:i/>
                <w:iCs/>
                <w:highlight w:val="yellow"/>
              </w:rPr>
              <w:t xml:space="preserve"> </w:t>
            </w:r>
          </w:p>
        </w:tc>
        <w:tc>
          <w:tcPr>
            <w:tcW w:w="2127" w:type="dxa"/>
            <w:vAlign w:val="center"/>
          </w:tcPr>
          <w:p w14:paraId="314CC8E2" w14:textId="77777777" w:rsidR="00AA0EC1" w:rsidRPr="006853AA" w:rsidRDefault="00AA0EC1" w:rsidP="00A8514C">
            <w:pPr>
              <w:spacing w:line="240" w:lineRule="auto"/>
              <w:ind w:right="0"/>
              <w:jc w:val="center"/>
              <w:rPr>
                <w:rFonts w:cs="Arial"/>
                <w:highlight w:val="yellow"/>
              </w:rPr>
            </w:pPr>
          </w:p>
        </w:tc>
        <w:tc>
          <w:tcPr>
            <w:tcW w:w="1984" w:type="dxa"/>
          </w:tcPr>
          <w:p w14:paraId="69C35E11" w14:textId="718EAE80" w:rsidR="00AA0EC1" w:rsidRPr="006853AA" w:rsidRDefault="0045712D" w:rsidP="00A8514C">
            <w:pPr>
              <w:spacing w:line="240" w:lineRule="auto"/>
              <w:ind w:right="0"/>
              <w:jc w:val="center"/>
              <w:rPr>
                <w:rFonts w:cs="Arial"/>
              </w:rPr>
            </w:pPr>
            <w:r w:rsidRPr="006853AA">
              <w:rPr>
                <w:rFonts w:cs="Arial"/>
              </w:rPr>
              <w:t>x</w:t>
            </w:r>
            <w:r w:rsidRPr="006853AA" w:rsidDel="0045712D">
              <w:rPr>
                <w:rFonts w:cs="Arial"/>
              </w:rPr>
              <w:t xml:space="preserve"> </w:t>
            </w:r>
          </w:p>
        </w:tc>
      </w:tr>
      <w:tr w:rsidR="00AA0EC1" w:rsidRPr="006853AA" w14:paraId="1D0972FF" w14:textId="77777777" w:rsidTr="00644BFC">
        <w:tc>
          <w:tcPr>
            <w:tcW w:w="1413" w:type="dxa"/>
          </w:tcPr>
          <w:p w14:paraId="22FE76D5" w14:textId="77777777" w:rsidR="00AA0EC1" w:rsidRPr="006853AA" w:rsidRDefault="00AA0EC1" w:rsidP="00AF497D">
            <w:pPr>
              <w:spacing w:line="240" w:lineRule="auto"/>
              <w:ind w:right="0"/>
              <w:rPr>
                <w:rFonts w:cs="Arial"/>
              </w:rPr>
            </w:pPr>
          </w:p>
        </w:tc>
        <w:tc>
          <w:tcPr>
            <w:tcW w:w="4252" w:type="dxa"/>
          </w:tcPr>
          <w:p w14:paraId="17218E3E" w14:textId="09C94C48" w:rsidR="00AA0EC1" w:rsidRPr="006853AA" w:rsidRDefault="00AA0EC1" w:rsidP="00AF497D">
            <w:pPr>
              <w:spacing w:line="240" w:lineRule="auto"/>
              <w:ind w:right="0"/>
              <w:rPr>
                <w:rFonts w:cs="Arial"/>
                <w:i/>
                <w:iCs/>
                <w:highlight w:val="yellow"/>
              </w:rPr>
            </w:pPr>
          </w:p>
        </w:tc>
        <w:tc>
          <w:tcPr>
            <w:tcW w:w="2127" w:type="dxa"/>
            <w:vAlign w:val="center"/>
          </w:tcPr>
          <w:p w14:paraId="7D5A9139" w14:textId="77777777" w:rsidR="00AA0EC1" w:rsidRPr="006853AA" w:rsidRDefault="00AA0EC1" w:rsidP="00A8514C">
            <w:pPr>
              <w:spacing w:line="240" w:lineRule="auto"/>
              <w:ind w:right="0"/>
              <w:jc w:val="center"/>
              <w:rPr>
                <w:rFonts w:cs="Arial"/>
                <w:highlight w:val="yellow"/>
              </w:rPr>
            </w:pPr>
          </w:p>
        </w:tc>
        <w:tc>
          <w:tcPr>
            <w:tcW w:w="1984" w:type="dxa"/>
          </w:tcPr>
          <w:p w14:paraId="16823A76" w14:textId="0A80094D" w:rsidR="00AA0EC1" w:rsidRPr="006853AA" w:rsidRDefault="00AA0EC1" w:rsidP="00A8514C">
            <w:pPr>
              <w:spacing w:line="240" w:lineRule="auto"/>
              <w:ind w:right="0"/>
              <w:jc w:val="center"/>
              <w:rPr>
                <w:rFonts w:cs="Arial"/>
              </w:rPr>
            </w:pPr>
          </w:p>
        </w:tc>
      </w:tr>
    </w:tbl>
    <w:p w14:paraId="0E8D67F9" w14:textId="77777777" w:rsidR="00F339ED" w:rsidRPr="006853AA" w:rsidRDefault="00F339ED">
      <w:r w:rsidRPr="006853AA">
        <w:br w:type="page"/>
      </w:r>
    </w:p>
    <w:p w14:paraId="61DA6BEF" w14:textId="77777777" w:rsidR="006947FD" w:rsidRPr="006853AA" w:rsidRDefault="006947FD" w:rsidP="006947FD">
      <w:pPr>
        <w:pStyle w:val="Overskrift1"/>
      </w:pPr>
      <w:bookmarkStart w:id="13" w:name="_Toc232070937"/>
      <w:r w:rsidRPr="006853AA">
        <w:lastRenderedPageBreak/>
        <w:t>REGLAR FOR GJENNOMFØRING AV KONKURRANSEN</w:t>
      </w:r>
      <w:bookmarkEnd w:id="13"/>
      <w:r w:rsidRPr="006853AA">
        <w:t xml:space="preserve"> </w:t>
      </w:r>
    </w:p>
    <w:p w14:paraId="136B9DAC" w14:textId="77777777" w:rsidR="006947FD" w:rsidRPr="006853AA" w:rsidRDefault="006947FD" w:rsidP="006947FD">
      <w:pPr>
        <w:pStyle w:val="Overskrift2"/>
      </w:pPr>
      <w:bookmarkStart w:id="14" w:name="_Toc232070938"/>
      <w:r w:rsidRPr="006853AA">
        <w:t>Anskaffingsprosedyre</w:t>
      </w:r>
      <w:bookmarkEnd w:id="14"/>
    </w:p>
    <w:p w14:paraId="03FD8916" w14:textId="4810383B" w:rsidR="00DA44FC" w:rsidRPr="006853AA" w:rsidRDefault="00A11AE2" w:rsidP="006947FD">
      <w:pPr>
        <w:spacing w:line="276" w:lineRule="auto"/>
      </w:pPr>
      <w:r w:rsidRPr="00A11AE2">
        <w:t>Denne anskaffinga blir gjennomført i samsvar med lov 17. juni 2016 nr. 73 om offentlege anskaffingar (LOA) og forskrift 12. august 2016 nr. 975 om innkjøpsreglar i forsyningssektorane – Forsyningsforskriften (FOR)</w:t>
      </w:r>
      <w:r w:rsidR="00DA44FC" w:rsidRPr="00A11AE2">
        <w:br/>
      </w:r>
    </w:p>
    <w:p w14:paraId="052C9629" w14:textId="77777777" w:rsidR="00FD4957" w:rsidRPr="006853AA" w:rsidRDefault="00FD4957" w:rsidP="00FD4957">
      <w:pPr>
        <w:pStyle w:val="Overskrift2"/>
      </w:pPr>
      <w:bookmarkStart w:id="15" w:name="_Toc232070939"/>
      <w:r w:rsidRPr="006853AA">
        <w:t>Anskaffing - to fasar</w:t>
      </w:r>
      <w:bookmarkEnd w:id="15"/>
    </w:p>
    <w:p w14:paraId="7AEE09B4" w14:textId="1593A24A" w:rsidR="00942417" w:rsidRPr="006853AA" w:rsidRDefault="00942417" w:rsidP="006535E5">
      <w:pPr>
        <w:spacing w:line="276" w:lineRule="auto"/>
      </w:pPr>
      <w:r w:rsidRPr="006853AA">
        <w:t xml:space="preserve">Anskaffinga vert gjennomført som ein konkurranse med forhandling etter føregåande kunngjering etter forsyningsforskrifta del I og II, jf. § 9-1. </w:t>
      </w:r>
      <w:r w:rsidRPr="006853AA">
        <w:rPr>
          <w:rFonts w:cs="Arial"/>
        </w:rPr>
        <w:t>Anskaffinga blir innleia med kvalifisering av leverandørar som sender førespurnad om deltaking i anskaffinga.</w:t>
      </w:r>
      <w:r w:rsidR="00D2499F" w:rsidRPr="006853AA">
        <w:br/>
      </w:r>
    </w:p>
    <w:p w14:paraId="293A6A84" w14:textId="77777777" w:rsidR="00942417" w:rsidRPr="006853AA" w:rsidRDefault="00942417" w:rsidP="00942417">
      <w:pPr>
        <w:pStyle w:val="Overskrift3"/>
      </w:pPr>
      <w:bookmarkStart w:id="16" w:name="_Toc232070940"/>
      <w:r w:rsidRPr="006853AA">
        <w:t>Kvalifikasjonsfase</w:t>
      </w:r>
      <w:bookmarkEnd w:id="16"/>
    </w:p>
    <w:p w14:paraId="064DB834" w14:textId="7F49476A" w:rsidR="00486D30" w:rsidRPr="006853AA" w:rsidRDefault="00486D30" w:rsidP="00526E5A">
      <w:pPr>
        <w:pStyle w:val="Overskrift4"/>
      </w:pPr>
      <w:r w:rsidRPr="006853AA">
        <w:t>Kvalifikasjonskrav</w:t>
      </w:r>
    </w:p>
    <w:p w14:paraId="7301FB9F" w14:textId="6CF189B7" w:rsidR="00CB21A5" w:rsidRPr="006853AA" w:rsidRDefault="00CB21A5" w:rsidP="00CB21A5">
      <w:pPr>
        <w:spacing w:line="276" w:lineRule="auto"/>
      </w:pPr>
      <w:r w:rsidRPr="006853AA">
        <w:t>Prosedyren gjev alle interesserte Leverandørar moglegheit til å levere ein førespurnad om å delta i konkurransen. I denne fasen vil vi vurdere om kvalifikasjonskrav stilt til leverandørane er oppfylt. Alle kvalifiserte leverandørar får invitasjon til å levere tilbod i konkurransen.</w:t>
      </w:r>
    </w:p>
    <w:p w14:paraId="730EFA14" w14:textId="77777777" w:rsidR="0089540A" w:rsidRPr="006853AA" w:rsidRDefault="0089540A" w:rsidP="00CB21A5">
      <w:pPr>
        <w:spacing w:line="276" w:lineRule="auto"/>
        <w:rPr>
          <w:szCs w:val="24"/>
        </w:rPr>
      </w:pPr>
    </w:p>
    <w:p w14:paraId="5CFFCF59" w14:textId="252B2504" w:rsidR="00486D30" w:rsidRPr="006853AA" w:rsidRDefault="00486D30" w:rsidP="00526E5A">
      <w:pPr>
        <w:pStyle w:val="Overskrift4"/>
      </w:pPr>
      <w:r w:rsidRPr="006853AA">
        <w:t>Utveljing</w:t>
      </w:r>
    </w:p>
    <w:p w14:paraId="521B0F86" w14:textId="7BC9B076" w:rsidR="00A57517" w:rsidRPr="006853AA" w:rsidRDefault="00A16954" w:rsidP="00A57517">
      <w:pPr>
        <w:spacing w:line="276" w:lineRule="auto"/>
        <w:rPr>
          <w:szCs w:val="24"/>
        </w:rPr>
      </w:pPr>
      <w:r w:rsidRPr="006853AA">
        <w:t>Oppdragsgjevar vil invitere eit avgrensa tal kvalifiserte leverandørar til å gje tilbod.</w:t>
      </w:r>
      <w:r w:rsidRPr="006853AA" w:rsidDel="001B6A01">
        <w:t xml:space="preserve"> </w:t>
      </w:r>
      <w:r w:rsidR="0089540A" w:rsidRPr="006853AA">
        <w:rPr>
          <w:szCs w:val="24"/>
        </w:rPr>
        <w:t xml:space="preserve">Utvalde leverandørar får invitasjon til å levere tilbod i konkurransen. </w:t>
      </w:r>
    </w:p>
    <w:p w14:paraId="431F1907" w14:textId="77777777" w:rsidR="000D0973" w:rsidRPr="006853AA" w:rsidRDefault="000D0973" w:rsidP="00A57517">
      <w:pPr>
        <w:spacing w:line="276" w:lineRule="auto"/>
        <w:rPr>
          <w:szCs w:val="24"/>
        </w:rPr>
      </w:pPr>
    </w:p>
    <w:p w14:paraId="5136D8BC" w14:textId="4CDD53BD" w:rsidR="000D0973" w:rsidRPr="006853AA" w:rsidRDefault="0059741B" w:rsidP="00A57517">
      <w:pPr>
        <w:spacing w:line="276" w:lineRule="auto"/>
        <w:rPr>
          <w:szCs w:val="24"/>
        </w:rPr>
      </w:pPr>
      <w:r w:rsidRPr="006853AA">
        <w:rPr>
          <w:szCs w:val="24"/>
        </w:rPr>
        <w:t>Leverandørar som ikkje vert vald til deltaking i konkurransen,</w:t>
      </w:r>
      <w:r w:rsidR="000D0973" w:rsidRPr="006853AA">
        <w:rPr>
          <w:szCs w:val="24"/>
        </w:rPr>
        <w:t xml:space="preserve"> </w:t>
      </w:r>
      <w:r w:rsidRPr="006853AA">
        <w:rPr>
          <w:szCs w:val="24"/>
        </w:rPr>
        <w:t>vil</w:t>
      </w:r>
      <w:r w:rsidR="000D0973" w:rsidRPr="006853AA">
        <w:rPr>
          <w:szCs w:val="24"/>
        </w:rPr>
        <w:t xml:space="preserve"> </w:t>
      </w:r>
      <w:r w:rsidRPr="006853AA">
        <w:rPr>
          <w:szCs w:val="24"/>
        </w:rPr>
        <w:t>få skriftleg melding med kort grunngjeving om dette</w:t>
      </w:r>
      <w:r w:rsidR="007847F1" w:rsidRPr="006853AA">
        <w:rPr>
          <w:szCs w:val="24"/>
        </w:rPr>
        <w:t>, jf.</w:t>
      </w:r>
      <w:r w:rsidRPr="006853AA">
        <w:rPr>
          <w:szCs w:val="24"/>
        </w:rPr>
        <w:t xml:space="preserve"> </w:t>
      </w:r>
      <w:r w:rsidR="007847F1" w:rsidRPr="006853AA">
        <w:rPr>
          <w:szCs w:val="24"/>
        </w:rPr>
        <w:t>Forsyningsforskriften § 12-7 (4)</w:t>
      </w:r>
      <w:r w:rsidR="000D0973" w:rsidRPr="006853AA">
        <w:rPr>
          <w:szCs w:val="24"/>
        </w:rPr>
        <w:t>.</w:t>
      </w:r>
    </w:p>
    <w:p w14:paraId="1C54A7F7" w14:textId="77777777" w:rsidR="00CB21A5" w:rsidRPr="006853AA" w:rsidRDefault="00CB21A5" w:rsidP="00D54803">
      <w:pPr>
        <w:spacing w:line="276" w:lineRule="auto"/>
      </w:pPr>
    </w:p>
    <w:p w14:paraId="3359E360" w14:textId="77777777" w:rsidR="006947FD" w:rsidRPr="006853AA" w:rsidRDefault="618D6D85" w:rsidP="003B02CB">
      <w:pPr>
        <w:pStyle w:val="Overskrift3"/>
        <w:spacing w:line="276" w:lineRule="auto"/>
      </w:pPr>
      <w:bookmarkStart w:id="17" w:name="_Toc232070941"/>
      <w:r w:rsidRPr="006853AA">
        <w:t>Tilbods</w:t>
      </w:r>
      <w:r w:rsidR="00273EC9" w:rsidRPr="006853AA">
        <w:t>fase</w:t>
      </w:r>
      <w:bookmarkEnd w:id="17"/>
    </w:p>
    <w:p w14:paraId="640E5D05" w14:textId="093D1AE9" w:rsidR="00ED62F2" w:rsidRPr="006853AA" w:rsidRDefault="00DB1F07" w:rsidP="00ED62F2">
      <w:pPr>
        <w:spacing w:line="276" w:lineRule="auto"/>
      </w:pPr>
      <w:r w:rsidRPr="006853AA">
        <w:rPr>
          <w:rFonts w:cs="Arial"/>
        </w:rPr>
        <w:t xml:space="preserve">Dei kvalifiserte og utvalde leverandørane </w:t>
      </w:r>
      <w:r w:rsidR="00E03BBB" w:rsidRPr="006853AA">
        <w:rPr>
          <w:rFonts w:cs="Arial"/>
        </w:rPr>
        <w:t>som leverer tilbod vil få desse evaluert før oppdragsgjevar inviterer til forhandlingar.</w:t>
      </w:r>
      <w:r w:rsidR="00426075" w:rsidRPr="006853AA">
        <w:rPr>
          <w:rFonts w:cs="Arial"/>
        </w:rPr>
        <w:t xml:space="preserve"> Oppdragsgivaren kan forhandle med leverandørane </w:t>
      </w:r>
      <w:r w:rsidR="00426075" w:rsidRPr="00644BFC">
        <w:rPr>
          <w:rFonts w:cs="Arial"/>
        </w:rPr>
        <w:t>om alle sider ved tilbodet.</w:t>
      </w:r>
      <w:r w:rsidR="007F5ED1" w:rsidRPr="006853AA">
        <w:rPr>
          <w:i/>
          <w:iCs/>
        </w:rPr>
        <w:t xml:space="preserve"> </w:t>
      </w:r>
    </w:p>
    <w:p w14:paraId="36FBCB45" w14:textId="16137F48" w:rsidR="0089540A" w:rsidRPr="006853AA" w:rsidRDefault="0089540A" w:rsidP="00CB21A5">
      <w:pPr>
        <w:spacing w:line="276" w:lineRule="auto"/>
      </w:pPr>
    </w:p>
    <w:p w14:paraId="2107CEC6" w14:textId="77777777" w:rsidR="00A16954" w:rsidRPr="006853AA" w:rsidRDefault="00A16954" w:rsidP="00A16954">
      <w:pPr>
        <w:spacing w:line="276" w:lineRule="auto"/>
        <w:rPr>
          <w:szCs w:val="24"/>
        </w:rPr>
      </w:pPr>
      <w:r w:rsidRPr="006853AA">
        <w:rPr>
          <w:szCs w:val="24"/>
        </w:rPr>
        <w:t xml:space="preserve">Tildelingskriteria følgjer av punkt 6. </w:t>
      </w:r>
    </w:p>
    <w:p w14:paraId="13482C68" w14:textId="77777777" w:rsidR="006947FD" w:rsidRPr="006853AA" w:rsidRDefault="006947FD" w:rsidP="006947FD">
      <w:pPr>
        <w:spacing w:line="276" w:lineRule="auto"/>
      </w:pPr>
    </w:p>
    <w:p w14:paraId="340DE708" w14:textId="77777777" w:rsidR="00A11AE2" w:rsidRDefault="00A11AE2">
      <w:pPr>
        <w:spacing w:line="240" w:lineRule="auto"/>
        <w:ind w:right="0"/>
        <w:rPr>
          <w:rFonts w:ascii="Roboto Slab" w:hAnsi="Roboto Slab"/>
          <w:sz w:val="28"/>
          <w:szCs w:val="40"/>
        </w:rPr>
      </w:pPr>
      <w:r>
        <w:br w:type="page"/>
      </w:r>
    </w:p>
    <w:p w14:paraId="6A78E2B2" w14:textId="6826D031" w:rsidR="000552F5" w:rsidRPr="006853AA" w:rsidRDefault="000552F5" w:rsidP="000552F5">
      <w:pPr>
        <w:pStyle w:val="Overskrift2"/>
      </w:pPr>
      <w:bookmarkStart w:id="18" w:name="_Toc232070942"/>
      <w:r w:rsidRPr="006853AA">
        <w:lastRenderedPageBreak/>
        <w:t>Klima- og miljøomsyn i anskaffinga</w:t>
      </w:r>
      <w:bookmarkEnd w:id="18"/>
    </w:p>
    <w:p w14:paraId="2E833580" w14:textId="3B299DCD" w:rsidR="00C52E9B" w:rsidRPr="00644BFC" w:rsidRDefault="00C52E9B" w:rsidP="00C52E9B">
      <w:pPr>
        <w:spacing w:line="240" w:lineRule="auto"/>
        <w:ind w:right="0"/>
      </w:pPr>
      <w:r w:rsidRPr="00644BFC">
        <w:t xml:space="preserve">Dette er tenesteavtalar der mykje av arbeidet kan løysast ved fjernarbeid. Arten av anskaffinga er </w:t>
      </w:r>
      <w:r w:rsidR="00BE6028" w:rsidRPr="00644BFC">
        <w:t>reklametenester</w:t>
      </w:r>
      <w:r w:rsidRPr="00644BFC">
        <w:t xml:space="preserve">, det vil seie </w:t>
      </w:r>
      <w:r w:rsidR="008C6BF9" w:rsidRPr="00644BFC">
        <w:t xml:space="preserve">at </w:t>
      </w:r>
      <w:r w:rsidRPr="00644BFC">
        <w:t xml:space="preserve">gjennomføring </w:t>
      </w:r>
      <w:r w:rsidR="008C6BF9" w:rsidRPr="00644BFC">
        <w:t>av oppdraget vil skje</w:t>
      </w:r>
      <w:r w:rsidRPr="00644BFC">
        <w:t xml:space="preserve"> </w:t>
      </w:r>
      <w:r w:rsidR="008C6BF9" w:rsidRPr="00644BFC">
        <w:t xml:space="preserve">i kreative team, </w:t>
      </w:r>
      <w:r w:rsidR="00CF192C" w:rsidRPr="00644BFC">
        <w:t>arbeid med digitale flater</w:t>
      </w:r>
      <w:r w:rsidRPr="00644BFC">
        <w:t xml:space="preserve">. Arbeidet kan omfatta noko reiseverksemd, men det er avgrensa. </w:t>
      </w:r>
      <w:proofErr w:type="spellStart"/>
      <w:r w:rsidRPr="00644BFC">
        <w:t>Hovudytinga</w:t>
      </w:r>
      <w:proofErr w:type="spellEnd"/>
      <w:r w:rsidRPr="00644BFC">
        <w:t xml:space="preserve"> er arbeidsinnsats</w:t>
      </w:r>
      <w:r w:rsidR="003D2BBB" w:rsidRPr="00644BFC">
        <w:t xml:space="preserve"> i det kreative teamet</w:t>
      </w:r>
      <w:r w:rsidRPr="00644BFC">
        <w:t xml:space="preserve">. </w:t>
      </w:r>
    </w:p>
    <w:p w14:paraId="61B0B9B3" w14:textId="77777777" w:rsidR="003D2BBB" w:rsidRPr="00644BFC" w:rsidRDefault="003D2BBB" w:rsidP="00C52E9B">
      <w:pPr>
        <w:spacing w:line="240" w:lineRule="auto"/>
        <w:ind w:right="0"/>
      </w:pPr>
    </w:p>
    <w:p w14:paraId="7AA83076" w14:textId="34D810B4" w:rsidR="00C52E9B" w:rsidRPr="00644BFC" w:rsidRDefault="00C52E9B" w:rsidP="00C52E9B">
      <w:pPr>
        <w:spacing w:line="240" w:lineRule="auto"/>
        <w:ind w:right="0"/>
      </w:pPr>
      <w:r w:rsidRPr="00644BFC">
        <w:t xml:space="preserve">Dei elementa som høyrer til arten, altså den </w:t>
      </w:r>
      <w:r w:rsidR="003D2BBB" w:rsidRPr="00644BFC">
        <w:t>kreative</w:t>
      </w:r>
      <w:r w:rsidRPr="00644BFC">
        <w:t xml:space="preserve"> bistanden som skal ytast og det som skal produserast, medfører til eit uvesentleg klimaavtrykk og ein uvesentleg miljøbelastning.</w:t>
      </w:r>
    </w:p>
    <w:p w14:paraId="69A509E1" w14:textId="77777777" w:rsidR="001B688A" w:rsidRPr="00644BFC" w:rsidRDefault="001B688A" w:rsidP="00C52E9B">
      <w:pPr>
        <w:spacing w:line="240" w:lineRule="auto"/>
        <w:ind w:right="0"/>
      </w:pPr>
    </w:p>
    <w:p w14:paraId="21580B37" w14:textId="4697A2BB" w:rsidR="00C52E9B" w:rsidRPr="00644BFC" w:rsidRDefault="00C52E9B" w:rsidP="00C52E9B">
      <w:pPr>
        <w:spacing w:line="240" w:lineRule="auto"/>
        <w:ind w:right="0"/>
      </w:pPr>
      <w:r w:rsidRPr="00644BFC">
        <w:t xml:space="preserve">Ut frå vår vurdering vil vi kunne nytte unntaket i </w:t>
      </w:r>
      <w:r w:rsidR="00D70EBC" w:rsidRPr="00644BFC">
        <w:t xml:space="preserve">Forsyningsforskriften </w:t>
      </w:r>
      <w:r w:rsidRPr="00644BFC">
        <w:t>§ 7-9 femte ledd, då anskaffinga etter sin art har eit klimaavtrykk og ein miljøbelastning som er uvesentleg. Vestland fylkeskommune er derfor unntatt det å måtte vekte miljø med minimum 30 % eller å prioritere miljø blant dei tre høgaste prioriterte tildelingskriteria.</w:t>
      </w:r>
    </w:p>
    <w:p w14:paraId="2CB5D1B4" w14:textId="49B309A2" w:rsidR="0088224E" w:rsidRPr="006853AA" w:rsidRDefault="0088224E">
      <w:pPr>
        <w:spacing w:line="240" w:lineRule="auto"/>
        <w:ind w:right="0"/>
        <w:rPr>
          <w:rFonts w:ascii="Roboto Slab" w:hAnsi="Roboto Slab"/>
          <w:sz w:val="28"/>
          <w:szCs w:val="40"/>
        </w:rPr>
      </w:pPr>
    </w:p>
    <w:p w14:paraId="7AD721CE" w14:textId="203858DD" w:rsidR="00091402" w:rsidRPr="006853AA" w:rsidRDefault="00CF1810" w:rsidP="00B101B8">
      <w:pPr>
        <w:pStyle w:val="Overskrift2"/>
      </w:pPr>
      <w:bookmarkStart w:id="19" w:name="_Toc232070943"/>
      <w:r w:rsidRPr="006853AA">
        <w:t>Sanksjoner mot Russland</w:t>
      </w:r>
      <w:bookmarkEnd w:id="19"/>
    </w:p>
    <w:p w14:paraId="613ECA4F" w14:textId="77777777" w:rsidR="00091402" w:rsidRPr="006853AA" w:rsidRDefault="00091402" w:rsidP="00091402">
      <w:pPr>
        <w:spacing w:line="276" w:lineRule="auto"/>
      </w:pPr>
      <w:r w:rsidRPr="006853AA">
        <w:t>Oppdragsgjevar gjer merksam på at det er forbode å tildela eller halda fram gjennomføringa av offentlege kontraktar for innkjøp over EØS-terskelverdi til og med russiske aktørar. Forbodet vart innført ved endring av forskrift 15. august 2014 nr. 1076 om restriktive tiltak rundt handlingar som undergrev eller truar Ukrainas territoriale integritet, suverenitet, sjølvstende og stabilitet, og følgjer av denne forskriftas § 8n.</w:t>
      </w:r>
    </w:p>
    <w:p w14:paraId="40E43588" w14:textId="77777777" w:rsidR="00091402" w:rsidRPr="006853AA" w:rsidRDefault="00091402" w:rsidP="00091402">
      <w:pPr>
        <w:spacing w:line="276" w:lineRule="auto"/>
      </w:pPr>
    </w:p>
    <w:p w14:paraId="0DE66D6A" w14:textId="77777777" w:rsidR="00091402" w:rsidRPr="006853AA" w:rsidRDefault="00091402" w:rsidP="00091402">
      <w:pPr>
        <w:spacing w:line="276" w:lineRule="auto"/>
      </w:pPr>
      <w:r w:rsidRPr="006853AA">
        <w:t>Med «russiske aktørar» siktar ein til, til liks med forskrifta:</w:t>
      </w:r>
    </w:p>
    <w:p w14:paraId="5C00282A" w14:textId="662464CB" w:rsidR="00091402" w:rsidRPr="006853AA" w:rsidRDefault="00091402" w:rsidP="00526E5A">
      <w:pPr>
        <w:pStyle w:val="Listeavsnitt"/>
        <w:numPr>
          <w:ilvl w:val="0"/>
          <w:numId w:val="14"/>
        </w:numPr>
        <w:spacing w:line="276" w:lineRule="auto"/>
      </w:pPr>
      <w:r w:rsidRPr="006853AA">
        <w:t>russiske statsborgarar eller fysiske eller juridiske personar som er etablerte i Russland,</w:t>
      </w:r>
    </w:p>
    <w:p w14:paraId="0D11B6FE" w14:textId="1D3BB469" w:rsidR="00091402" w:rsidRPr="006853AA" w:rsidRDefault="00091402" w:rsidP="00526E5A">
      <w:pPr>
        <w:pStyle w:val="Listeavsnitt"/>
        <w:numPr>
          <w:ilvl w:val="0"/>
          <w:numId w:val="14"/>
        </w:numPr>
        <w:spacing w:line="276" w:lineRule="auto"/>
      </w:pPr>
      <w:r w:rsidRPr="006853AA">
        <w:t>juridiske personar, viss eigedomsrettar direkte eller indirekte er meir enn 50 % eid av ei eining omtalt i bokstav a, eller</w:t>
      </w:r>
    </w:p>
    <w:p w14:paraId="24768413" w14:textId="4B753A42" w:rsidR="00091402" w:rsidRPr="006853AA" w:rsidRDefault="00091402" w:rsidP="00526E5A">
      <w:pPr>
        <w:pStyle w:val="Listeavsnitt"/>
        <w:numPr>
          <w:ilvl w:val="0"/>
          <w:numId w:val="14"/>
        </w:numPr>
        <w:spacing w:line="276" w:lineRule="auto"/>
      </w:pPr>
      <w:r w:rsidRPr="006853AA">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9B323C" w:rsidRPr="006853AA">
        <w:t xml:space="preserve"> </w:t>
      </w:r>
      <w:r w:rsidRPr="006853AA">
        <w:t>innkjøp.</w:t>
      </w:r>
    </w:p>
    <w:p w14:paraId="71B57FED" w14:textId="77777777" w:rsidR="00091402" w:rsidRPr="006853AA" w:rsidRDefault="00091402" w:rsidP="00091402">
      <w:pPr>
        <w:spacing w:line="276" w:lineRule="auto"/>
      </w:pPr>
    </w:p>
    <w:p w14:paraId="5AF99BAF" w14:textId="77777777" w:rsidR="00091402" w:rsidRPr="006853AA" w:rsidRDefault="00091402" w:rsidP="00091402">
      <w:pPr>
        <w:spacing w:line="276" w:lineRule="auto"/>
        <w:rPr>
          <w:b/>
          <w:bCs/>
        </w:rPr>
      </w:pPr>
      <w:r w:rsidRPr="006853AA">
        <w:rPr>
          <w:b/>
          <w:bCs/>
        </w:rPr>
        <w:t xml:space="preserve">Dokumentasjonskrav: </w:t>
      </w:r>
    </w:p>
    <w:p w14:paraId="34D67AB1" w14:textId="77777777" w:rsidR="00091402" w:rsidRPr="006853AA" w:rsidRDefault="00091402" w:rsidP="00091402">
      <w:pPr>
        <w:spacing w:line="276" w:lineRule="auto"/>
      </w:pPr>
      <w:r w:rsidRPr="006853AA">
        <w:t xml:space="preserve">Leverandør skal stadfesta at selskapet ikkje har russisk eigarskap som beskrive ovanfor i </w:t>
      </w:r>
      <w:r w:rsidR="0036119A" w:rsidRPr="006853AA">
        <w:t>førespurnadsbrevet</w:t>
      </w:r>
      <w:r w:rsidR="005A7D06" w:rsidRPr="006853AA">
        <w:t xml:space="preserve"> (Vedlegg 1)</w:t>
      </w:r>
      <w:r w:rsidRPr="006853AA">
        <w:t>.</w:t>
      </w:r>
    </w:p>
    <w:p w14:paraId="232DA448" w14:textId="77777777" w:rsidR="00CF1810" w:rsidRPr="006853AA" w:rsidRDefault="00CF1810" w:rsidP="00091402">
      <w:pPr>
        <w:spacing w:line="276" w:lineRule="auto"/>
      </w:pPr>
    </w:p>
    <w:p w14:paraId="290418AD" w14:textId="76A181E1" w:rsidR="00CF1810" w:rsidRPr="006853AA" w:rsidRDefault="002311E6" w:rsidP="00091402">
      <w:pPr>
        <w:spacing w:line="276" w:lineRule="auto"/>
      </w:pPr>
      <w:r w:rsidRPr="006853AA">
        <w:t xml:space="preserve">For varetaking av andre sanksjonar mot Russland sjå Vedlegg A – Kravspesifikasjon </w:t>
      </w:r>
      <w:r w:rsidRPr="006853AA">
        <w:rPr>
          <w:i/>
          <w:iCs/>
        </w:rPr>
        <w:t xml:space="preserve">(Sjå </w:t>
      </w:r>
      <w:hyperlink r:id="rId19" w:tgtFrame="_blank" w:tooltip="https://deksa.no/sanksjoner/sanksjoner-mot-russland/" w:history="1">
        <w:r w:rsidRPr="006853AA">
          <w:rPr>
            <w:rStyle w:val="Hyperkobling"/>
            <w:i/>
            <w:iCs/>
          </w:rPr>
          <w:t>https://deksa.no/sanksjoner/sanksjoner-mot-russland/</w:t>
        </w:r>
      </w:hyperlink>
      <w:r w:rsidRPr="006853AA">
        <w:rPr>
          <w:i/>
          <w:iCs/>
        </w:rPr>
        <w:t>)</w:t>
      </w:r>
      <w:r w:rsidRPr="006853AA">
        <w:t>.</w:t>
      </w:r>
      <w:r w:rsidR="00C67AEC" w:rsidRPr="006853AA">
        <w:br/>
      </w:r>
    </w:p>
    <w:p w14:paraId="3FDE955E" w14:textId="77777777" w:rsidR="00561892" w:rsidRDefault="00561892">
      <w:pPr>
        <w:spacing w:line="240" w:lineRule="auto"/>
        <w:ind w:right="0"/>
        <w:rPr>
          <w:rFonts w:ascii="Roboto Slab" w:hAnsi="Roboto Slab"/>
          <w:sz w:val="28"/>
          <w:szCs w:val="40"/>
        </w:rPr>
      </w:pPr>
      <w:bookmarkStart w:id="20" w:name="_Toc232070944"/>
      <w:r>
        <w:br w:type="page"/>
      </w:r>
    </w:p>
    <w:p w14:paraId="1D33795F" w14:textId="366AF24F" w:rsidR="006947FD" w:rsidRPr="006853AA" w:rsidRDefault="006947FD" w:rsidP="006947FD">
      <w:pPr>
        <w:pStyle w:val="Overskrift2"/>
      </w:pPr>
      <w:r w:rsidRPr="006853AA">
        <w:lastRenderedPageBreak/>
        <w:t>Spørsmål og svar</w:t>
      </w:r>
      <w:bookmarkEnd w:id="20"/>
    </w:p>
    <w:p w14:paraId="5AC3E0CA" w14:textId="77777777" w:rsidR="006947FD" w:rsidRPr="006853AA" w:rsidRDefault="006947FD" w:rsidP="006947FD">
      <w:pPr>
        <w:rPr>
          <w:rFonts w:eastAsia="Arial" w:cs="Arial"/>
          <w:color w:val="000000"/>
        </w:rPr>
      </w:pPr>
      <w:r w:rsidRPr="006853AA">
        <w:rPr>
          <w:rFonts w:eastAsia="Arial" w:cs="Arial"/>
          <w:color w:val="000000"/>
        </w:rPr>
        <w:t xml:space="preserve">Vi oppmodar tilbydarane til å stille spørsmål, anten det gjeld </w:t>
      </w:r>
      <w:r w:rsidR="00F91501" w:rsidRPr="006853AA">
        <w:rPr>
          <w:rFonts w:eastAsia="Arial" w:cs="Arial"/>
          <w:color w:val="000000"/>
        </w:rPr>
        <w:t xml:space="preserve">anskaffingsdokumenta </w:t>
      </w:r>
      <w:r w:rsidRPr="006853AA">
        <w:rPr>
          <w:rFonts w:eastAsia="Arial" w:cs="Arial"/>
          <w:color w:val="000000"/>
        </w:rPr>
        <w:t xml:space="preserve">eller konkurransen, dersom noko er uklart. Vi ber om at tilbydarane nyttar funksjonen for spørsmål og svar i TendSign innan fristen for spørsmål angjeve i </w:t>
      </w:r>
      <w:hyperlink w:anchor="_Viktige_datoar" w:history="1">
        <w:r w:rsidRPr="006853AA">
          <w:rPr>
            <w:rStyle w:val="Hyperkobling"/>
            <w:rFonts w:eastAsia="Arial" w:cs="Arial"/>
          </w:rPr>
          <w:t>punkt 1.4</w:t>
        </w:r>
      </w:hyperlink>
      <w:r w:rsidRPr="006853AA">
        <w:rPr>
          <w:rFonts w:eastAsia="Arial" w:cs="Arial"/>
          <w:color w:val="000000"/>
        </w:rPr>
        <w:t>. Oppdragsgjevar vil publisere anonymiserte svar i TendSign.</w:t>
      </w:r>
    </w:p>
    <w:p w14:paraId="279396D3" w14:textId="77777777" w:rsidR="006947FD" w:rsidRPr="006853AA" w:rsidRDefault="006947FD" w:rsidP="006947FD">
      <w:pPr>
        <w:rPr>
          <w:rFonts w:eastAsia="Arial" w:cs="Arial"/>
          <w:color w:val="000000"/>
        </w:rPr>
      </w:pPr>
    </w:p>
    <w:p w14:paraId="0B169B63" w14:textId="6C5D7A5A" w:rsidR="00B302A0" w:rsidRPr="006853AA" w:rsidRDefault="006947FD">
      <w:pPr>
        <w:spacing w:line="240" w:lineRule="auto"/>
        <w:ind w:right="0"/>
        <w:rPr>
          <w:rFonts w:ascii="Roboto Slab" w:hAnsi="Roboto Slab"/>
          <w:sz w:val="28"/>
          <w:szCs w:val="40"/>
        </w:rPr>
      </w:pPr>
      <w:r w:rsidRPr="006853AA">
        <w:rPr>
          <w:rFonts w:eastAsia="Arial" w:cs="Arial"/>
          <w:color w:val="000000"/>
        </w:rPr>
        <w:t xml:space="preserve">Tilbydarar får tilgang til spørsmål og svar-funksjonen i TendSign ved å opprette leverandørkonto på </w:t>
      </w:r>
      <w:hyperlink r:id="rId20" w:history="1">
        <w:r w:rsidR="00480CA5" w:rsidRPr="006853AA">
          <w:rPr>
            <w:rStyle w:val="Hyperkobling"/>
          </w:rPr>
          <w:t>Mercell TendSign</w:t>
        </w:r>
      </w:hyperlink>
      <w:r w:rsidR="00116796" w:rsidRPr="006853AA">
        <w:t>.</w:t>
      </w:r>
      <w:r w:rsidR="00A05628" w:rsidRPr="006853AA">
        <w:br/>
      </w:r>
    </w:p>
    <w:p w14:paraId="06BBD131" w14:textId="16606530" w:rsidR="006947FD" w:rsidRPr="006853AA" w:rsidRDefault="006947FD" w:rsidP="006947FD">
      <w:pPr>
        <w:pStyle w:val="Overskrift2"/>
      </w:pPr>
      <w:bookmarkStart w:id="21" w:name="_Toc232070945"/>
      <w:r w:rsidRPr="006853AA">
        <w:t xml:space="preserve">Oppdatering av </w:t>
      </w:r>
      <w:r w:rsidR="009B2B6D" w:rsidRPr="006853AA">
        <w:t>konkurranse</w:t>
      </w:r>
      <w:r w:rsidR="00060CC1" w:rsidRPr="006853AA">
        <w:t>grunnlaget</w:t>
      </w:r>
      <w:bookmarkEnd w:id="21"/>
    </w:p>
    <w:p w14:paraId="6E54EF95" w14:textId="77777777" w:rsidR="00F7716B" w:rsidRPr="006853AA" w:rsidRDefault="00F7716B" w:rsidP="00F7716B">
      <w:r w:rsidRPr="006853AA">
        <w:t xml:space="preserve">Førespurnad om tilleggsopplysningar eller informasjon om feil i </w:t>
      </w:r>
      <w:r w:rsidR="00045DF0" w:rsidRPr="006853AA">
        <w:t>konkurranse</w:t>
      </w:r>
      <w:r w:rsidR="00060CC1" w:rsidRPr="006853AA">
        <w:t>grunnlaget</w:t>
      </w:r>
      <w:r w:rsidR="00045DF0" w:rsidRPr="006853AA">
        <w:t xml:space="preserve"> </w:t>
      </w:r>
      <w:r w:rsidRPr="006853AA">
        <w:t>skal sendast inn via spørsmålsfunksjonen i TendSign.</w:t>
      </w:r>
    </w:p>
    <w:p w14:paraId="4B781C77" w14:textId="77777777" w:rsidR="00F7716B" w:rsidRPr="006853AA" w:rsidRDefault="00F7716B" w:rsidP="00F7716B"/>
    <w:p w14:paraId="59E8EC74" w14:textId="3E746740" w:rsidR="00F7716B" w:rsidRPr="006853AA" w:rsidRDefault="00F7716B" w:rsidP="00F7716B">
      <w:r w:rsidRPr="006853AA">
        <w:t xml:space="preserve">Eventuelle rettingar, suppleringar eller endringar av </w:t>
      </w:r>
      <w:r w:rsidR="00045DF0" w:rsidRPr="006853AA">
        <w:t>konkurranse</w:t>
      </w:r>
      <w:r w:rsidR="00060CC1" w:rsidRPr="006853AA">
        <w:t>grunnlaget</w:t>
      </w:r>
      <w:r w:rsidR="00045DF0" w:rsidRPr="006853AA">
        <w:t xml:space="preserve"> </w:t>
      </w:r>
      <w:r w:rsidRPr="006853AA">
        <w:t>vil bli formidla til alle leverandørar som har registrert si interesse for anskaffinga ved å opprette leverandørkonto i TendSign.</w:t>
      </w:r>
      <w:r w:rsidR="00A05628" w:rsidRPr="006853AA">
        <w:br/>
      </w:r>
    </w:p>
    <w:p w14:paraId="57C3F535" w14:textId="77777777" w:rsidR="006E19BB" w:rsidRPr="006853AA" w:rsidRDefault="006E19BB" w:rsidP="00F553D4">
      <w:pPr>
        <w:pStyle w:val="Overskrift2"/>
      </w:pPr>
      <w:bookmarkStart w:id="22" w:name="_Toc232070946"/>
      <w:r w:rsidRPr="006853AA">
        <w:t>Tilleggsopplysningar</w:t>
      </w:r>
      <w:bookmarkEnd w:id="22"/>
    </w:p>
    <w:p w14:paraId="13A2CEA5" w14:textId="77777777" w:rsidR="006E19BB" w:rsidRPr="006853AA" w:rsidRDefault="006E19BB" w:rsidP="006E19BB">
      <w:r w:rsidRPr="006853AA">
        <w:t xml:space="preserve">Dersom leverandøren finn at konkurransegrunnlaget ikkje gjev tilstrekkeleg rettleiing, kan han skriftleg </w:t>
      </w:r>
      <w:r w:rsidR="009E7AE5" w:rsidRPr="006853AA">
        <w:t xml:space="preserve">via spørsmålsfunksjonen i TendSign </w:t>
      </w:r>
      <w:r w:rsidRPr="006853AA">
        <w:t>be om tilleggsopplysningar hjå oppdragsgjevar ved kontaktpersonen. Eventuelle spørsmål til konkurransegrunnlaget må sendast inn innan fristen i pkt. 1.4.</w:t>
      </w:r>
    </w:p>
    <w:p w14:paraId="67DE41FE" w14:textId="77777777" w:rsidR="006E19BB" w:rsidRPr="006853AA" w:rsidRDefault="006E19BB" w:rsidP="006E19BB"/>
    <w:p w14:paraId="1744E208" w14:textId="5AB9F9CF" w:rsidR="006D5DD3" w:rsidRPr="006853AA" w:rsidRDefault="006E19BB" w:rsidP="00C67AEC">
      <w:r w:rsidRPr="006853AA">
        <w:t xml:space="preserve">Dersom det blir oppdaga feil i konkurransegrunnlaget, ber vi om at dette blir formidla skriftleg </w:t>
      </w:r>
      <w:r w:rsidR="009E7AE5" w:rsidRPr="006853AA">
        <w:t xml:space="preserve">via spørsmålsfunksjonen i TendSign </w:t>
      </w:r>
      <w:r w:rsidRPr="006853AA">
        <w:t>til kontaktpersonen hjå oppdragsgjevar.</w:t>
      </w:r>
    </w:p>
    <w:p w14:paraId="4FC91496" w14:textId="77777777" w:rsidR="00C67AEC" w:rsidRPr="006853AA" w:rsidRDefault="00C67AEC" w:rsidP="00C67AEC"/>
    <w:p w14:paraId="0F5B4AC3" w14:textId="77777777" w:rsidR="006947FD" w:rsidRPr="006853AA" w:rsidRDefault="006947FD" w:rsidP="006947FD">
      <w:pPr>
        <w:pStyle w:val="Overskrift2"/>
      </w:pPr>
      <w:bookmarkStart w:id="23" w:name="_Toc232070947"/>
      <w:r w:rsidRPr="006853AA">
        <w:t>Skatteattest</w:t>
      </w:r>
      <w:bookmarkEnd w:id="23"/>
    </w:p>
    <w:p w14:paraId="3C4FE4A5" w14:textId="77777777" w:rsidR="006947FD" w:rsidRPr="006853AA" w:rsidRDefault="006947FD" w:rsidP="006947FD">
      <w:pPr>
        <w:spacing w:line="240" w:lineRule="auto"/>
        <w:ind w:right="0"/>
      </w:pPr>
      <w:r w:rsidRPr="006853AA">
        <w:t>Valde leverandør skal på førespurnad levere skatteattest for meirverdiavgift og skatteattest for skatt. Dette gjeld berre dersom valde leverandør er norsk</w:t>
      </w:r>
      <w:r w:rsidR="00ED1E9B" w:rsidRPr="006853AA">
        <w:t xml:space="preserve">. </w:t>
      </w:r>
    </w:p>
    <w:p w14:paraId="6003648F" w14:textId="77777777" w:rsidR="00ED1E9B" w:rsidRPr="006853AA" w:rsidRDefault="00ED1E9B" w:rsidP="006947FD">
      <w:pPr>
        <w:spacing w:line="240" w:lineRule="auto"/>
        <w:ind w:right="0"/>
      </w:pPr>
    </w:p>
    <w:p w14:paraId="7D359AE3" w14:textId="77777777" w:rsidR="00ED1E9B" w:rsidRPr="006853AA" w:rsidRDefault="00ED1E9B" w:rsidP="00ED1E9B">
      <w:pPr>
        <w:rPr>
          <w:iCs/>
        </w:rPr>
      </w:pPr>
      <w:r w:rsidRPr="006853AA">
        <w:rPr>
          <w:iCs/>
        </w:rPr>
        <w:t xml:space="preserve">Ved innlevering av førespurnad kan tilbydar samtykke til at oppdragsgjevar hentar inn dokumentasjon direkte frå Skatteetaten. Dersom tilbydar ikkje ønskjer at oppdragsgjevar skal hente inn slik dokumentasjon, må tilbydar sjølve, på førespurnad, levere den inn. </w:t>
      </w:r>
    </w:p>
    <w:p w14:paraId="0C83E79C" w14:textId="77777777" w:rsidR="00ED1E9B" w:rsidRPr="006853AA" w:rsidRDefault="00ED1E9B" w:rsidP="006947FD">
      <w:pPr>
        <w:spacing w:line="240" w:lineRule="auto"/>
        <w:ind w:right="0"/>
        <w:rPr>
          <w:iCs/>
        </w:rPr>
      </w:pPr>
    </w:p>
    <w:p w14:paraId="3B5909F0" w14:textId="77777777" w:rsidR="006947FD" w:rsidRPr="006853AA" w:rsidRDefault="006947FD" w:rsidP="006947FD">
      <w:pPr>
        <w:spacing w:line="240" w:lineRule="auto"/>
        <w:ind w:right="0"/>
      </w:pPr>
      <w:r w:rsidRPr="006853AA">
        <w:t>Skatteattesten skal ikkje vere eldre enn 6 månader rekna frå fristen for å levere førespurnad om å delta i konkurransen eller tilbod.</w:t>
      </w:r>
    </w:p>
    <w:p w14:paraId="61DF13DA" w14:textId="77777777" w:rsidR="006947FD" w:rsidRPr="006853AA" w:rsidRDefault="006947FD" w:rsidP="006947FD">
      <w:pPr>
        <w:spacing w:line="240" w:lineRule="auto"/>
        <w:ind w:right="0"/>
      </w:pPr>
    </w:p>
    <w:p w14:paraId="371F76DC" w14:textId="77777777" w:rsidR="00A11AE2" w:rsidRDefault="00A11AE2">
      <w:pPr>
        <w:spacing w:line="240" w:lineRule="auto"/>
        <w:ind w:right="0"/>
        <w:rPr>
          <w:rFonts w:ascii="Roboto Slab" w:hAnsi="Roboto Slab"/>
          <w:sz w:val="28"/>
          <w:szCs w:val="40"/>
        </w:rPr>
      </w:pPr>
      <w:r>
        <w:br w:type="page"/>
      </w:r>
    </w:p>
    <w:p w14:paraId="757F048A" w14:textId="3007D267" w:rsidR="006947FD" w:rsidRPr="006853AA" w:rsidRDefault="008D3586" w:rsidP="008D3586">
      <w:pPr>
        <w:pStyle w:val="Overskrift2"/>
      </w:pPr>
      <w:bookmarkStart w:id="24" w:name="_Toc232070948"/>
      <w:r w:rsidRPr="006853AA">
        <w:lastRenderedPageBreak/>
        <w:t>Midlertidig forføyning</w:t>
      </w:r>
      <w:bookmarkEnd w:id="24"/>
    </w:p>
    <w:p w14:paraId="24DE0BDC" w14:textId="46862C51" w:rsidR="006947FD" w:rsidRPr="006853AA" w:rsidRDefault="006947FD" w:rsidP="006947FD">
      <w:pPr>
        <w:spacing w:line="240" w:lineRule="auto"/>
        <w:ind w:right="0"/>
      </w:pPr>
      <w:r w:rsidRPr="006853AA">
        <w:t>For leverandørar som vert avvist etter F</w:t>
      </w:r>
      <w:r w:rsidR="0088565F" w:rsidRPr="006853AA">
        <w:t>F</w:t>
      </w:r>
      <w:r w:rsidRPr="006853AA">
        <w:t xml:space="preserve"> </w:t>
      </w:r>
      <w:r w:rsidR="00BA67E0" w:rsidRPr="006853AA">
        <w:t>§</w:t>
      </w:r>
      <w:r w:rsidRPr="006853AA">
        <w:t>§ 2</w:t>
      </w:r>
      <w:r w:rsidR="0088565F" w:rsidRPr="006853AA">
        <w:t>0</w:t>
      </w:r>
      <w:r w:rsidRPr="006853AA">
        <w:t>-1 og 2</w:t>
      </w:r>
      <w:r w:rsidR="0088565F" w:rsidRPr="006853AA">
        <w:t>0</w:t>
      </w:r>
      <w:r w:rsidRPr="006853AA">
        <w:t>-2 eller ikkje invitert til å gje tilbod etter F</w:t>
      </w:r>
      <w:r w:rsidR="00827A28" w:rsidRPr="006853AA">
        <w:t>F</w:t>
      </w:r>
      <w:r w:rsidRPr="006853AA">
        <w:t xml:space="preserve"> </w:t>
      </w:r>
      <w:r w:rsidR="009408A9" w:rsidRPr="006853AA">
        <w:t>§ 12-7</w:t>
      </w:r>
      <w:r w:rsidRPr="006853AA">
        <w:t xml:space="preserve">, vil det bli sett ein frist på 15 dagar for å krevje </w:t>
      </w:r>
      <w:r w:rsidR="00150C0E" w:rsidRPr="006853AA">
        <w:t>mellombels åtgjerd</w:t>
      </w:r>
      <w:r w:rsidRPr="006853AA">
        <w:t xml:space="preserve">, jf. </w:t>
      </w:r>
      <w:r w:rsidR="00866BAB" w:rsidRPr="006853AA">
        <w:t xml:space="preserve">Forsyningsforskriften </w:t>
      </w:r>
      <w:r w:rsidR="0031685F" w:rsidRPr="006853AA">
        <w:t>§ 16-5</w:t>
      </w:r>
      <w:r w:rsidRPr="006853AA">
        <w:t xml:space="preserve">. Fristen på 15 dagar vert rekna frå dagen etter oppdragsgjevar si melding om avvising eller </w:t>
      </w:r>
      <w:r w:rsidR="00150C0E" w:rsidRPr="006853AA">
        <w:t xml:space="preserve">melding </w:t>
      </w:r>
      <w:r w:rsidRPr="006853AA">
        <w:t>om utvel</w:t>
      </w:r>
      <w:r w:rsidR="0057030C" w:rsidRPr="006853AA">
        <w:t>jing</w:t>
      </w:r>
      <w:r w:rsidRPr="006853AA">
        <w:t xml:space="preserve"> vert send.</w:t>
      </w:r>
    </w:p>
    <w:p w14:paraId="58AE8D1C" w14:textId="49A01A00" w:rsidR="00B302A0" w:rsidRPr="006853AA" w:rsidRDefault="00B302A0">
      <w:pPr>
        <w:spacing w:line="240" w:lineRule="auto"/>
        <w:ind w:right="0"/>
        <w:rPr>
          <w:rFonts w:ascii="Roboto Slab" w:hAnsi="Roboto Slab"/>
          <w:sz w:val="28"/>
          <w:szCs w:val="40"/>
        </w:rPr>
      </w:pPr>
    </w:p>
    <w:p w14:paraId="7579B5C9" w14:textId="2DA2C6BA" w:rsidR="006947FD" w:rsidRPr="006853AA" w:rsidRDefault="006947FD" w:rsidP="006947FD">
      <w:pPr>
        <w:pStyle w:val="Overskrift2"/>
      </w:pPr>
      <w:bookmarkStart w:id="25" w:name="_Toc232070949"/>
      <w:r w:rsidRPr="006853AA">
        <w:t>Deltakingskostnadar for leverandøren</w:t>
      </w:r>
      <w:bookmarkEnd w:id="25"/>
    </w:p>
    <w:p w14:paraId="593FC911" w14:textId="7C25164A" w:rsidR="006947FD" w:rsidRPr="001748C4" w:rsidRDefault="006947FD" w:rsidP="006947FD">
      <w:r w:rsidRPr="006853AA">
        <w:t xml:space="preserve">Kostnadar som leverandøren får i samband med utarbeiding, levering og oppfølging av </w:t>
      </w:r>
      <w:r w:rsidR="002F63E2" w:rsidRPr="006853AA">
        <w:t>førespurnad</w:t>
      </w:r>
      <w:r w:rsidR="0037545C" w:rsidRPr="006853AA">
        <w:t xml:space="preserve">en og </w:t>
      </w:r>
      <w:r w:rsidRPr="006853AA">
        <w:t xml:space="preserve">tilbodet </w:t>
      </w:r>
      <w:r w:rsidR="0037545C" w:rsidRPr="006853AA">
        <w:t>samt</w:t>
      </w:r>
      <w:r w:rsidRPr="006853AA">
        <w:t xml:space="preserve"> anskaffingsprosessen elles blir ikkje refunderte.</w:t>
      </w:r>
      <w:r w:rsidR="001748C4">
        <w:t xml:space="preserve"> I denne anskaffinga, vil kvalifiserte leverandørar likevel få dekka </w:t>
      </w:r>
      <w:r w:rsidR="00D14D36">
        <w:t>eit fast beløp for løysing av Case</w:t>
      </w:r>
      <w:r w:rsidR="002C5FEA">
        <w:t xml:space="preserve">oppgåve. Det vil bli gitt nærare informasjon om dette i samband med konkurransefasen. </w:t>
      </w:r>
    </w:p>
    <w:p w14:paraId="7F11847D" w14:textId="77777777" w:rsidR="006947FD" w:rsidRPr="006853AA" w:rsidRDefault="006947FD" w:rsidP="006947FD"/>
    <w:p w14:paraId="5E149E27" w14:textId="77777777" w:rsidR="006947FD" w:rsidRPr="006853AA" w:rsidRDefault="006947FD" w:rsidP="006947FD">
      <w:r w:rsidRPr="006853AA">
        <w:t>Deltaking vil ikkje på nokon måte forplikte oppdragsgjevar til å inngå kontrakt med leverandøren eller påføre oppdragsgjevar økonomiske plikter.</w:t>
      </w:r>
    </w:p>
    <w:p w14:paraId="580429FD" w14:textId="77777777" w:rsidR="00AC361D" w:rsidRPr="006853AA" w:rsidRDefault="00AC361D" w:rsidP="00F81D45">
      <w:pPr>
        <w:spacing w:line="240" w:lineRule="auto"/>
        <w:ind w:right="0"/>
      </w:pPr>
    </w:p>
    <w:p w14:paraId="32CBB75C" w14:textId="77777777" w:rsidR="006947FD" w:rsidRPr="006853AA" w:rsidRDefault="006947FD">
      <w:pPr>
        <w:spacing w:line="240" w:lineRule="auto"/>
        <w:ind w:right="0"/>
        <w:rPr>
          <w:b/>
          <w:sz w:val="28"/>
          <w:szCs w:val="28"/>
        </w:rPr>
      </w:pPr>
      <w:r w:rsidRPr="006853AA">
        <w:rPr>
          <w:b/>
          <w:sz w:val="28"/>
          <w:szCs w:val="28"/>
        </w:rPr>
        <w:br w:type="page"/>
      </w:r>
    </w:p>
    <w:p w14:paraId="4C462634" w14:textId="77777777" w:rsidR="006947FD" w:rsidRPr="006853AA" w:rsidRDefault="006947FD" w:rsidP="006947FD">
      <w:pPr>
        <w:pStyle w:val="Overskrift1"/>
      </w:pPr>
      <w:bookmarkStart w:id="26" w:name="_Toc232070950"/>
      <w:r w:rsidRPr="006853AA">
        <w:lastRenderedPageBreak/>
        <w:t>KVALIFIKASJONSKRAV</w:t>
      </w:r>
      <w:bookmarkEnd w:id="26"/>
    </w:p>
    <w:p w14:paraId="3A34744E" w14:textId="77777777" w:rsidR="006947FD" w:rsidRPr="006853AA" w:rsidRDefault="006947FD" w:rsidP="006947FD">
      <w:pPr>
        <w:pStyle w:val="Overskrift2"/>
      </w:pPr>
      <w:bookmarkStart w:id="27" w:name="_Toc232070951"/>
      <w:r w:rsidRPr="006853AA">
        <w:t>Generelt</w:t>
      </w:r>
      <w:bookmarkEnd w:id="27"/>
      <w:r w:rsidRPr="006853AA">
        <w:t xml:space="preserve"> </w:t>
      </w:r>
    </w:p>
    <w:p w14:paraId="77D2DA0F" w14:textId="77777777" w:rsidR="002B013B" w:rsidRPr="006853AA" w:rsidRDefault="006947FD" w:rsidP="006947FD">
      <w:pPr>
        <w:rPr>
          <w:szCs w:val="24"/>
        </w:rPr>
      </w:pPr>
      <w:r w:rsidRPr="006853AA">
        <w:t>For å kunne få tilbodet sitt evaluert, må leverandøren fylle ut det elektroniske eigenerklæringsskjemaet (E</w:t>
      </w:r>
      <w:r w:rsidR="00BE3C75" w:rsidRPr="006853AA">
        <w:t xml:space="preserve">uropean </w:t>
      </w:r>
      <w:r w:rsidRPr="006853AA">
        <w:t>S</w:t>
      </w:r>
      <w:r w:rsidR="00BE3C75" w:rsidRPr="006853AA">
        <w:t xml:space="preserve">ingle </w:t>
      </w:r>
      <w:proofErr w:type="spellStart"/>
      <w:r w:rsidRPr="006853AA">
        <w:t>P</w:t>
      </w:r>
      <w:r w:rsidR="00BE3C75" w:rsidRPr="006853AA">
        <w:t>rocurement</w:t>
      </w:r>
      <w:proofErr w:type="spellEnd"/>
      <w:r w:rsidR="00BE3C75" w:rsidRPr="006853AA">
        <w:t xml:space="preserve"> </w:t>
      </w:r>
      <w:proofErr w:type="spellStart"/>
      <w:r w:rsidRPr="006853AA">
        <w:t>D</w:t>
      </w:r>
      <w:r w:rsidR="00BE3C75" w:rsidRPr="006853AA">
        <w:t>ocument</w:t>
      </w:r>
      <w:proofErr w:type="spellEnd"/>
      <w:r w:rsidR="00BE3C75" w:rsidRPr="006853AA">
        <w:t xml:space="preserve">, </w:t>
      </w:r>
      <w:r w:rsidR="00BE3C75" w:rsidRPr="006853AA">
        <w:rPr>
          <w:b/>
          <w:bCs/>
        </w:rPr>
        <w:t>ESPD</w:t>
      </w:r>
      <w:r w:rsidRPr="006853AA">
        <w:t xml:space="preserve">) om at han oppfyller alle dei kvalifikasjonskrava som er oppgjeve nedanfor. </w:t>
      </w:r>
      <w:r w:rsidRPr="006853AA">
        <w:rPr>
          <w:szCs w:val="24"/>
        </w:rPr>
        <w:t xml:space="preserve">Dette gjer ein i del IV seksjon a i ESPD-skjemaet. </w:t>
      </w:r>
    </w:p>
    <w:p w14:paraId="167DBCF4" w14:textId="77777777" w:rsidR="002B013B" w:rsidRPr="006853AA" w:rsidRDefault="002B013B" w:rsidP="006947FD">
      <w:pPr>
        <w:rPr>
          <w:szCs w:val="24"/>
        </w:rPr>
      </w:pPr>
    </w:p>
    <w:p w14:paraId="2AA8FD2A" w14:textId="6B48DD60" w:rsidR="006947FD" w:rsidRPr="006853AA" w:rsidRDefault="00ED417F" w:rsidP="006947FD">
      <w:r w:rsidRPr="006853AA">
        <w:t>ESPD er ein førebels dokumentasjon på oppfylling av kvalifikasjonskrav, og dessutan ei erklæring på at det ikkje ligg føre avvisingsgrunnar.</w:t>
      </w:r>
      <w:r w:rsidR="0059696C" w:rsidRPr="006853AA">
        <w:t xml:space="preserve"> Skjemaet skal leverast saman med tilbodet.</w:t>
      </w:r>
    </w:p>
    <w:p w14:paraId="3004EFC1" w14:textId="77777777" w:rsidR="007F7B8F" w:rsidRPr="006853AA" w:rsidRDefault="007F7B8F" w:rsidP="006947FD"/>
    <w:p w14:paraId="486E7B21" w14:textId="77777777" w:rsidR="007F7B8F" w:rsidRPr="006853AA" w:rsidRDefault="007F7B8F" w:rsidP="006947FD">
      <w:r w:rsidRPr="006853AA">
        <w:t>Tilbydar har moglegheit for å støtta seg på andre føretak for å oppfylle kvalifikasjonskrava knytt til økonomisk og finansiell kapasitet samt innan tekniske og faglege kvalifikasjonar. Det skal då leverast forpliktingserklæring, separat ESPD-skjema frå støttande verksemd og dessutan slik dokumentasjon som det blir stilt krav om i det aktuelle kvalifikasjonskravet.</w:t>
      </w:r>
    </w:p>
    <w:p w14:paraId="51768DC9" w14:textId="77777777" w:rsidR="00FF16F8" w:rsidRPr="006853AA" w:rsidRDefault="00FF16F8" w:rsidP="006947FD"/>
    <w:p w14:paraId="4C2A27F8" w14:textId="77777777" w:rsidR="00FF16F8" w:rsidRPr="006853AA" w:rsidRDefault="002E7326" w:rsidP="006947FD">
      <w:r w:rsidRPr="006853AA">
        <w:t>Som ei følgje av at det skal gjennomførast ein prekvalifisering, vil oppdragsgjevar føretrekkja at dei dokumentasjonskrava som kjem fram av tabell</w:t>
      </w:r>
      <w:r w:rsidR="00617013" w:rsidRPr="006853AA">
        <w:t>ar</w:t>
      </w:r>
      <w:r w:rsidRPr="006853AA">
        <w:t xml:space="preserve"> nedanfor blir oppfylte allereie i kvalifikasjonssøknaden. Det er likevel tilstrekkeleg at ESPD ligg føre saman med kvalifikasjonssøknaden. Tilbydaren vil då bli beden om å ettersende dei dokumenta som er angitt så snart som mogleg.</w:t>
      </w:r>
    </w:p>
    <w:p w14:paraId="10BB30B9" w14:textId="77777777" w:rsidR="002B013B" w:rsidRPr="006853AA" w:rsidRDefault="002B013B" w:rsidP="006947FD"/>
    <w:p w14:paraId="084C27AB" w14:textId="77777777" w:rsidR="006947FD" w:rsidRPr="006853AA" w:rsidRDefault="006947FD" w:rsidP="006947FD">
      <w:pPr>
        <w:pStyle w:val="Overskrift2"/>
      </w:pPr>
      <w:bookmarkStart w:id="28" w:name="_Toc232070952"/>
      <w:r w:rsidRPr="006853AA">
        <w:t>Nasjonale avvisingsgrunnar</w:t>
      </w:r>
      <w:bookmarkEnd w:id="28"/>
    </w:p>
    <w:p w14:paraId="0EA2FB8F" w14:textId="77777777" w:rsidR="00952A9A" w:rsidRPr="006853AA" w:rsidRDefault="006947FD" w:rsidP="00F553D4">
      <w:pPr>
        <w:rPr>
          <w:rFonts w:cstheme="minorHAnsi"/>
        </w:rPr>
      </w:pPr>
      <w:r w:rsidRPr="006853AA">
        <w:rPr>
          <w:rFonts w:cstheme="minorHAnsi"/>
        </w:rPr>
        <w:t xml:space="preserve">I samsvar med ESPD del III: Avvisingsgrunnar, seksjon D: «Andre avvisingsgrunnar som er fastsette i den nasjonale lovgivinga i oppdragsgivaren sin medlemsstat». </w:t>
      </w:r>
    </w:p>
    <w:p w14:paraId="20A8F500" w14:textId="77777777" w:rsidR="00952A9A" w:rsidRPr="006853AA" w:rsidRDefault="00952A9A" w:rsidP="00F553D4">
      <w:pPr>
        <w:rPr>
          <w:rFonts w:cstheme="minorHAnsi"/>
        </w:rPr>
      </w:pPr>
    </w:p>
    <w:p w14:paraId="6C9A850A" w14:textId="1D996449" w:rsidR="006947FD" w:rsidRPr="006853AA" w:rsidRDefault="006947FD" w:rsidP="00F553D4">
      <w:pPr>
        <w:rPr>
          <w:rFonts w:cstheme="minorHAnsi"/>
        </w:rPr>
      </w:pPr>
      <w:r w:rsidRPr="006853AA">
        <w:rPr>
          <w:rFonts w:cstheme="minorHAnsi"/>
        </w:rPr>
        <w:t>Dei norske anskaffingsreglane går lenger enn det som følgjer av avvisingsgrunnane angitt i EU-direktivet om offentlege anskaffingar og i standardskjemaet for ESPD. Det blir derfor presisert at i denne konkurransen gjeld også alle avvisingsgrunnane i § 2</w:t>
      </w:r>
      <w:r w:rsidR="005A4C64" w:rsidRPr="006853AA">
        <w:rPr>
          <w:rFonts w:cstheme="minorHAnsi"/>
        </w:rPr>
        <w:t>0</w:t>
      </w:r>
      <w:r w:rsidRPr="006853AA">
        <w:rPr>
          <w:rFonts w:cstheme="minorHAnsi"/>
        </w:rPr>
        <w:t xml:space="preserve">-2 i </w:t>
      </w:r>
      <w:r w:rsidR="0055522F" w:rsidRPr="006853AA">
        <w:rPr>
          <w:rFonts w:cstheme="minorHAnsi"/>
        </w:rPr>
        <w:t>Forsyningsforskriften</w:t>
      </w:r>
      <w:r w:rsidRPr="006853AA">
        <w:rPr>
          <w:rFonts w:cstheme="minorHAnsi"/>
        </w:rPr>
        <w:t xml:space="preserve">, inkludert dei reint nasjonale avvisingsgrunnane. </w:t>
      </w:r>
    </w:p>
    <w:p w14:paraId="7EEEBA21" w14:textId="77777777" w:rsidR="006947FD" w:rsidRPr="006853AA" w:rsidRDefault="006947FD" w:rsidP="00F553D4">
      <w:pPr>
        <w:rPr>
          <w:rFonts w:cstheme="minorHAnsi"/>
        </w:rPr>
      </w:pPr>
    </w:p>
    <w:p w14:paraId="27677A9A" w14:textId="75237CF9" w:rsidR="006947FD" w:rsidRPr="006853AA" w:rsidRDefault="006947FD" w:rsidP="00F553D4">
      <w:pPr>
        <w:rPr>
          <w:rFonts w:cstheme="minorHAnsi"/>
        </w:rPr>
      </w:pPr>
      <w:r w:rsidRPr="006853AA">
        <w:rPr>
          <w:rFonts w:cstheme="minorHAnsi"/>
        </w:rPr>
        <w:t xml:space="preserve">Følgjande av avvisingsgrunnane i </w:t>
      </w:r>
      <w:r w:rsidR="00567608" w:rsidRPr="006853AA">
        <w:rPr>
          <w:rFonts w:cstheme="minorHAnsi"/>
        </w:rPr>
        <w:t xml:space="preserve">Forsyningsforskriften </w:t>
      </w:r>
      <w:r w:rsidRPr="006853AA">
        <w:rPr>
          <w:rFonts w:cstheme="minorHAnsi"/>
        </w:rPr>
        <w:t>§ 2</w:t>
      </w:r>
      <w:r w:rsidR="00567608" w:rsidRPr="006853AA">
        <w:rPr>
          <w:rFonts w:cstheme="minorHAnsi"/>
        </w:rPr>
        <w:t>0</w:t>
      </w:r>
      <w:r w:rsidRPr="006853AA">
        <w:rPr>
          <w:rFonts w:cstheme="minorHAnsi"/>
        </w:rPr>
        <w:t>-2 er reint nasjonale avvisingsgrunnar:</w:t>
      </w:r>
    </w:p>
    <w:p w14:paraId="47D72E1A" w14:textId="77777777" w:rsidR="006947FD" w:rsidRPr="006853AA" w:rsidRDefault="006947FD" w:rsidP="006947FD">
      <w:pPr>
        <w:spacing w:line="240" w:lineRule="auto"/>
        <w:ind w:right="0"/>
      </w:pPr>
    </w:p>
    <w:p w14:paraId="54C38747" w14:textId="73FC35E9" w:rsidR="00382686" w:rsidRPr="006853AA" w:rsidRDefault="00567608" w:rsidP="00F553D4">
      <w:pPr>
        <w:rPr>
          <w:rFonts w:cstheme="minorHAnsi"/>
        </w:rPr>
      </w:pPr>
      <w:r w:rsidRPr="006853AA">
        <w:rPr>
          <w:rFonts w:cstheme="minorHAnsi"/>
        </w:rPr>
        <w:t xml:space="preserve">Forsyningsforskriften </w:t>
      </w:r>
      <w:r w:rsidR="006947FD" w:rsidRPr="006853AA">
        <w:rPr>
          <w:rFonts w:cstheme="minorHAnsi"/>
        </w:rPr>
        <w:t>§2</w:t>
      </w:r>
      <w:r w:rsidRPr="006853AA">
        <w:rPr>
          <w:rFonts w:cstheme="minorHAnsi"/>
        </w:rPr>
        <w:t>0</w:t>
      </w:r>
      <w:r w:rsidR="006947FD" w:rsidRPr="006853AA">
        <w:rPr>
          <w:rFonts w:cstheme="minorHAnsi"/>
        </w:rPr>
        <w:t>-2</w:t>
      </w:r>
      <w:r w:rsidR="00643722" w:rsidRPr="006853AA">
        <w:rPr>
          <w:rFonts w:cstheme="minorHAnsi"/>
        </w:rPr>
        <w:t xml:space="preserve"> </w:t>
      </w:r>
      <w:r w:rsidR="006947FD" w:rsidRPr="006853AA">
        <w:rPr>
          <w:rFonts w:cstheme="minorHAnsi"/>
        </w:rPr>
        <w:t xml:space="preserve">(2). I denne føresegna er det oppgjeve at oppdragsgivar </w:t>
      </w:r>
      <w:r w:rsidR="00183EC2" w:rsidRPr="006853AA">
        <w:rPr>
          <w:rFonts w:cstheme="minorHAnsi"/>
        </w:rPr>
        <w:t xml:space="preserve">kan </w:t>
      </w:r>
      <w:r w:rsidR="006947FD" w:rsidRPr="006853AA">
        <w:rPr>
          <w:rFonts w:cstheme="minorHAnsi"/>
        </w:rPr>
        <w:t xml:space="preserve">avvise ein leverandør når han er kjent med at leverandøren er rettskraftig dømt eller har vedtatt eit førelegg for dei aktuelle strafflagde forholda. Kravet til at oppdragsgivar </w:t>
      </w:r>
      <w:r w:rsidR="006F0010" w:rsidRPr="006853AA">
        <w:rPr>
          <w:rFonts w:cstheme="minorHAnsi"/>
        </w:rPr>
        <w:t xml:space="preserve">kan </w:t>
      </w:r>
      <w:r w:rsidR="006947FD" w:rsidRPr="006853AA">
        <w:rPr>
          <w:rFonts w:cstheme="minorHAnsi"/>
        </w:rPr>
        <w:t>avvise leverandørar som har vedtatt førelegg for dei aktuelle strafflagde forholda, er eit særnorsk krav.</w:t>
      </w:r>
      <w:r w:rsidR="00A47BB6" w:rsidRPr="006853AA">
        <w:rPr>
          <w:rFonts w:cstheme="minorHAnsi"/>
        </w:rPr>
        <w:t xml:space="preserve"> </w:t>
      </w:r>
    </w:p>
    <w:p w14:paraId="1442944C" w14:textId="77777777" w:rsidR="00382686" w:rsidRPr="006853AA" w:rsidRDefault="00382686" w:rsidP="00F553D4">
      <w:pPr>
        <w:rPr>
          <w:rFonts w:cstheme="minorHAnsi"/>
        </w:rPr>
      </w:pPr>
    </w:p>
    <w:p w14:paraId="02FA687F" w14:textId="526DFE34" w:rsidR="00A47BB6" w:rsidRPr="006853AA" w:rsidRDefault="00A47BB6" w:rsidP="00F553D4">
      <w:pPr>
        <w:rPr>
          <w:rFonts w:cstheme="minorHAnsi"/>
        </w:rPr>
      </w:pPr>
      <w:r w:rsidRPr="006853AA">
        <w:rPr>
          <w:rFonts w:cstheme="minorHAnsi"/>
        </w:rPr>
        <w:lastRenderedPageBreak/>
        <w:t>Forsyningsforskriften § 20-2</w:t>
      </w:r>
      <w:r w:rsidR="00643722" w:rsidRPr="006853AA">
        <w:rPr>
          <w:rFonts w:cstheme="minorHAnsi"/>
        </w:rPr>
        <w:t xml:space="preserve"> </w:t>
      </w:r>
      <w:r w:rsidRPr="006853AA">
        <w:rPr>
          <w:rFonts w:cstheme="minorHAnsi"/>
        </w:rPr>
        <w:t>(3) bokstav i.</w:t>
      </w:r>
      <w:r w:rsidR="00382686" w:rsidRPr="006853AA">
        <w:rPr>
          <w:rFonts w:cstheme="minorHAnsi"/>
        </w:rPr>
        <w:t xml:space="preserve"> </w:t>
      </w:r>
      <w:r w:rsidR="006947FD" w:rsidRPr="006853AA">
        <w:rPr>
          <w:rFonts w:cstheme="minorHAnsi"/>
        </w:rPr>
        <w:t>Avvisingsgrunnen i ESPD-skjemaet gjeld berre alvorlege feil i yrkesutøvinga, medan den norske avvisingsgrunnen også omfattar andre alvorlege feil som kan medføre tvil om den yrkesmessige integriteten til leverandøren.</w:t>
      </w:r>
    </w:p>
    <w:p w14:paraId="684AFFB1" w14:textId="30C4D6A0" w:rsidR="00A47BB6" w:rsidRPr="006853AA" w:rsidRDefault="00A47BB6">
      <w:pPr>
        <w:spacing w:line="240" w:lineRule="auto"/>
        <w:ind w:right="0"/>
        <w:rPr>
          <w:rFonts w:cstheme="minorHAnsi"/>
        </w:rPr>
      </w:pPr>
    </w:p>
    <w:p w14:paraId="5B8792AC" w14:textId="77777777" w:rsidR="006947FD" w:rsidRPr="006853AA" w:rsidRDefault="006947FD" w:rsidP="009000BF">
      <w:pPr>
        <w:pStyle w:val="Overskrift2"/>
      </w:pPr>
      <w:bookmarkStart w:id="29" w:name="_Toc232070953"/>
      <w:r w:rsidRPr="006853AA">
        <w:t>Leverandøren si organisatoriske og juridiske stilling</w:t>
      </w:r>
      <w:bookmarkEnd w:id="2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AB5C28" w:rsidRPr="006853AA" w14:paraId="6F69E6CB" w14:textId="77777777" w:rsidTr="00617013">
        <w:trPr>
          <w:tblHeader/>
        </w:trPr>
        <w:tc>
          <w:tcPr>
            <w:tcW w:w="3114" w:type="dxa"/>
            <w:shd w:val="clear" w:color="auto" w:fill="E6E6E6"/>
          </w:tcPr>
          <w:p w14:paraId="7B12B5B6" w14:textId="77777777" w:rsidR="00AB5C28" w:rsidRPr="006853AA" w:rsidRDefault="00AB5C28" w:rsidP="006947FD">
            <w:pPr>
              <w:keepNext/>
              <w:keepLines/>
              <w:spacing w:line="240" w:lineRule="auto"/>
              <w:rPr>
                <w:rFonts w:cs="Arial"/>
                <w:b/>
                <w:bCs/>
              </w:rPr>
            </w:pPr>
            <w:r w:rsidRPr="006853AA">
              <w:rPr>
                <w:rFonts w:cs="Arial"/>
                <w:b/>
                <w:bCs/>
              </w:rPr>
              <w:t>Kvalifikasjonskrav</w:t>
            </w:r>
            <w:r w:rsidRPr="006853AA">
              <w:rPr>
                <w:rFonts w:cs="Arial"/>
                <w:b/>
                <w:bCs/>
              </w:rPr>
              <w:tab/>
            </w:r>
          </w:p>
        </w:tc>
        <w:tc>
          <w:tcPr>
            <w:tcW w:w="6520" w:type="dxa"/>
            <w:shd w:val="clear" w:color="auto" w:fill="E6E6E6"/>
          </w:tcPr>
          <w:p w14:paraId="17D2072C" w14:textId="77777777" w:rsidR="00AB5C28" w:rsidRPr="006853AA" w:rsidRDefault="00AB5C28" w:rsidP="006947FD">
            <w:pPr>
              <w:keepNext/>
              <w:keepLines/>
              <w:spacing w:line="240" w:lineRule="auto"/>
              <w:rPr>
                <w:rFonts w:cs="Arial"/>
                <w:b/>
                <w:bCs/>
              </w:rPr>
            </w:pPr>
            <w:r w:rsidRPr="006853AA">
              <w:rPr>
                <w:rFonts w:cs="Arial"/>
                <w:b/>
                <w:bCs/>
              </w:rPr>
              <w:t>Dokumentasjon</w:t>
            </w:r>
          </w:p>
        </w:tc>
      </w:tr>
      <w:tr w:rsidR="00AB5C28" w:rsidRPr="006853AA" w14:paraId="33267053" w14:textId="77777777" w:rsidTr="00617013">
        <w:trPr>
          <w:trHeight w:val="1257"/>
        </w:trPr>
        <w:tc>
          <w:tcPr>
            <w:tcW w:w="3114" w:type="dxa"/>
          </w:tcPr>
          <w:p w14:paraId="4CC7E258" w14:textId="77777777" w:rsidR="00AB5C28" w:rsidRPr="006853AA" w:rsidRDefault="00AB5C28" w:rsidP="006947FD">
            <w:pPr>
              <w:keepNext/>
              <w:keepLines/>
              <w:spacing w:line="240" w:lineRule="auto"/>
              <w:rPr>
                <w:rFonts w:cs="Arial"/>
              </w:rPr>
            </w:pPr>
            <w:r w:rsidRPr="006853AA">
              <w:rPr>
                <w:rFonts w:cs="Arial"/>
              </w:rPr>
              <w:t>Leverandøren skal vere eit lovleg etablert føretak.</w:t>
            </w:r>
          </w:p>
        </w:tc>
        <w:tc>
          <w:tcPr>
            <w:tcW w:w="6520" w:type="dxa"/>
          </w:tcPr>
          <w:p w14:paraId="2B4339B0" w14:textId="77777777" w:rsidR="00AB5C28" w:rsidRPr="006853AA" w:rsidRDefault="00AB5C28" w:rsidP="006947FD">
            <w:pPr>
              <w:keepNext/>
              <w:keepLines/>
              <w:numPr>
                <w:ilvl w:val="0"/>
                <w:numId w:val="3"/>
              </w:numPr>
              <w:spacing w:line="240" w:lineRule="auto"/>
              <w:ind w:right="0"/>
              <w:rPr>
                <w:rFonts w:cs="Arial"/>
              </w:rPr>
            </w:pPr>
            <w:r w:rsidRPr="006853AA">
              <w:rPr>
                <w:rFonts w:cs="Arial"/>
              </w:rPr>
              <w:t>Norske selskap: Firmaattest frå Brønnøysundregistrene.</w:t>
            </w:r>
          </w:p>
          <w:p w14:paraId="4D08E81C" w14:textId="77777777" w:rsidR="00AB5C28" w:rsidRPr="006853AA" w:rsidRDefault="00AB5C28" w:rsidP="00ED1E9B">
            <w:pPr>
              <w:keepNext/>
              <w:keepLines/>
              <w:spacing w:line="240" w:lineRule="auto"/>
              <w:ind w:left="720" w:right="0"/>
              <w:rPr>
                <w:rFonts w:cs="Arial"/>
              </w:rPr>
            </w:pPr>
          </w:p>
          <w:p w14:paraId="69BD4579" w14:textId="77777777" w:rsidR="00AB5C28" w:rsidRPr="006853AA" w:rsidRDefault="00AB5C28" w:rsidP="00ED1E9B">
            <w:pPr>
              <w:keepNext/>
              <w:keepLines/>
              <w:spacing w:line="240" w:lineRule="auto"/>
              <w:ind w:left="720" w:right="0"/>
              <w:rPr>
                <w:rFonts w:cs="Arial"/>
              </w:rPr>
            </w:pPr>
            <w:r w:rsidRPr="006853AA">
              <w:rPr>
                <w:rFonts w:cs="Arial"/>
              </w:rPr>
              <w:t>Oppdragsgjevar hentar inn dokumentasjon direkte frå Brønnøysundregistrene.</w:t>
            </w:r>
          </w:p>
          <w:p w14:paraId="1D1F21DA" w14:textId="77777777" w:rsidR="00AB5C28" w:rsidRPr="006853AA" w:rsidRDefault="00AB5C28" w:rsidP="00ED1E9B">
            <w:pPr>
              <w:keepNext/>
              <w:keepLines/>
              <w:spacing w:line="240" w:lineRule="auto"/>
              <w:ind w:left="720" w:right="0"/>
              <w:rPr>
                <w:rFonts w:cs="Arial"/>
              </w:rPr>
            </w:pPr>
          </w:p>
          <w:p w14:paraId="4E627B71" w14:textId="77777777" w:rsidR="00AB5C28" w:rsidRPr="006853AA" w:rsidRDefault="00AB5C28" w:rsidP="006947FD">
            <w:pPr>
              <w:keepNext/>
              <w:keepLines/>
              <w:numPr>
                <w:ilvl w:val="0"/>
                <w:numId w:val="3"/>
              </w:numPr>
              <w:spacing w:line="240" w:lineRule="auto"/>
              <w:ind w:right="0"/>
              <w:rPr>
                <w:rFonts w:cs="Arial"/>
              </w:rPr>
            </w:pPr>
            <w:r w:rsidRPr="006853AA">
              <w:rPr>
                <w:rFonts w:cs="Arial"/>
              </w:rPr>
              <w:t>Utanlandske selskap: Godtgjering på at selskapet er registrert i bransjeregister eller føretaksregister som føreskrive i lovgjevinga i det landet der leverandøren er etablert</w:t>
            </w:r>
          </w:p>
        </w:tc>
      </w:tr>
    </w:tbl>
    <w:p w14:paraId="7165D174" w14:textId="77777777" w:rsidR="00382686" w:rsidRPr="006853AA" w:rsidRDefault="00382686" w:rsidP="00382686">
      <w:pPr>
        <w:pStyle w:val="Overskrift2"/>
        <w:numPr>
          <w:ilvl w:val="0"/>
          <w:numId w:val="0"/>
        </w:numPr>
        <w:ind w:left="576" w:hanging="576"/>
      </w:pPr>
    </w:p>
    <w:p w14:paraId="64AFE48F" w14:textId="021B6E5F" w:rsidR="006947FD" w:rsidRPr="006853AA" w:rsidRDefault="006947FD" w:rsidP="009000BF">
      <w:pPr>
        <w:pStyle w:val="Overskrift2"/>
      </w:pPr>
      <w:bookmarkStart w:id="30" w:name="_Toc232070954"/>
      <w:r w:rsidRPr="006853AA">
        <w:t>Leverandøren si økonomiske og finansielle stilling</w:t>
      </w:r>
      <w:bookmarkEnd w:id="3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EB4467" w:rsidRPr="006853AA" w14:paraId="56422DE9" w14:textId="77777777" w:rsidTr="00617013">
        <w:tc>
          <w:tcPr>
            <w:tcW w:w="3114" w:type="dxa"/>
            <w:shd w:val="clear" w:color="auto" w:fill="E6E6E6"/>
          </w:tcPr>
          <w:p w14:paraId="0E03F393" w14:textId="77777777" w:rsidR="00EB4467" w:rsidRPr="006853AA" w:rsidRDefault="00EB4467" w:rsidP="006947FD">
            <w:pPr>
              <w:keepNext/>
              <w:keepLines/>
              <w:spacing w:line="240" w:lineRule="auto"/>
              <w:rPr>
                <w:rFonts w:cs="Arial"/>
                <w:b/>
                <w:bCs/>
              </w:rPr>
            </w:pPr>
            <w:r w:rsidRPr="006853AA">
              <w:rPr>
                <w:rFonts w:cs="Arial"/>
                <w:b/>
                <w:bCs/>
              </w:rPr>
              <w:t>Kvalifikasjonskrav</w:t>
            </w:r>
            <w:r w:rsidRPr="006853AA">
              <w:rPr>
                <w:rFonts w:cs="Arial"/>
                <w:b/>
                <w:bCs/>
              </w:rPr>
              <w:tab/>
            </w:r>
          </w:p>
        </w:tc>
        <w:tc>
          <w:tcPr>
            <w:tcW w:w="6520" w:type="dxa"/>
            <w:shd w:val="clear" w:color="auto" w:fill="E6E6E6"/>
          </w:tcPr>
          <w:p w14:paraId="48A3FD88" w14:textId="77777777" w:rsidR="00EB4467" w:rsidRPr="006853AA" w:rsidRDefault="00EB4467" w:rsidP="006947FD">
            <w:pPr>
              <w:keepNext/>
              <w:keepLines/>
              <w:spacing w:line="240" w:lineRule="auto"/>
              <w:rPr>
                <w:rFonts w:cs="Arial"/>
                <w:b/>
                <w:bCs/>
              </w:rPr>
            </w:pPr>
            <w:r w:rsidRPr="006853AA">
              <w:rPr>
                <w:rFonts w:cs="Arial"/>
                <w:b/>
                <w:bCs/>
              </w:rPr>
              <w:t xml:space="preserve">Dokumentasjon </w:t>
            </w:r>
          </w:p>
        </w:tc>
      </w:tr>
      <w:tr w:rsidR="00EB4467" w:rsidRPr="006853AA" w14:paraId="7FCD87B2" w14:textId="77777777" w:rsidTr="00617013">
        <w:tc>
          <w:tcPr>
            <w:tcW w:w="3114" w:type="dxa"/>
          </w:tcPr>
          <w:p w14:paraId="43E825E0" w14:textId="77777777" w:rsidR="00EB4467" w:rsidRPr="006853AA" w:rsidRDefault="00EB4467" w:rsidP="006947FD">
            <w:pPr>
              <w:keepNext/>
              <w:keepLines/>
              <w:spacing w:line="240" w:lineRule="auto"/>
              <w:ind w:right="0"/>
              <w:rPr>
                <w:lang w:bidi="nn-NO"/>
              </w:rPr>
            </w:pPr>
            <w:r w:rsidRPr="006853AA">
              <w:rPr>
                <w:lang w:bidi="nn-NO"/>
              </w:rPr>
              <w:t xml:space="preserve">Leverandøren skal ha tilstrekkeleg økonomisk og finansiell kapasitet til å kunne utføre kontrakten. </w:t>
            </w:r>
          </w:p>
          <w:p w14:paraId="0F55C5BC" w14:textId="77777777" w:rsidR="00EB4467" w:rsidRPr="006853AA" w:rsidRDefault="00EB4467" w:rsidP="00C731BB">
            <w:pPr>
              <w:keepNext/>
              <w:keepLines/>
              <w:spacing w:line="240" w:lineRule="auto"/>
              <w:rPr>
                <w:rFonts w:cs="Arial"/>
                <w:color w:val="000000"/>
              </w:rPr>
            </w:pPr>
          </w:p>
        </w:tc>
        <w:tc>
          <w:tcPr>
            <w:tcW w:w="6520" w:type="dxa"/>
          </w:tcPr>
          <w:p w14:paraId="688F7E42" w14:textId="77777777" w:rsidR="00EB4467" w:rsidRPr="006853AA" w:rsidRDefault="00EB4467" w:rsidP="006947FD">
            <w:r w:rsidRPr="006853AA">
              <w:t>Oppdragsgjevar vil i utgangspunktet sjølv innhente ei kredittvurdering av leverandøren. Kredittvurderinga baserer seg på siste kjende rekneskapstal. Finansiell styrke vert vurdert i forhold til omsetnad, inntening, soliditet og likviditet.</w:t>
            </w:r>
          </w:p>
          <w:p w14:paraId="63EB9652" w14:textId="77777777" w:rsidR="00EB4467" w:rsidRPr="006853AA" w:rsidRDefault="00EB4467" w:rsidP="006947FD"/>
          <w:p w14:paraId="5FF2BAA7" w14:textId="77777777" w:rsidR="00EB4467" w:rsidRPr="006853AA" w:rsidRDefault="00EB4467" w:rsidP="006947FD">
            <w:r w:rsidRPr="006853AA">
              <w:t xml:space="preserve">Oppdragsgjevar tek atterhald om å hente inn leverandøren sitt årsrekneskap inkludert noter med styre- og revisjonsmelding frå det siste året. </w:t>
            </w:r>
          </w:p>
          <w:p w14:paraId="7DEF83F6" w14:textId="77777777" w:rsidR="00EB4467" w:rsidRPr="006853AA" w:rsidRDefault="00EB4467" w:rsidP="006947FD"/>
          <w:p w14:paraId="68A678C3" w14:textId="77777777" w:rsidR="00BA67E0" w:rsidRPr="006853AA" w:rsidRDefault="00BA67E0" w:rsidP="00BA67E0">
            <w:r w:rsidRPr="006853AA">
              <w:t>Utanlandske leverandørar blir bedne om å levere årsrekneskap, inkludert eventuelle notar med styre- og revisjonsmelding, for dei siste to åra.</w:t>
            </w:r>
          </w:p>
          <w:p w14:paraId="5573CF8B" w14:textId="77777777" w:rsidR="00EB4467" w:rsidRPr="006853AA" w:rsidRDefault="00EB4467" w:rsidP="006947FD"/>
          <w:p w14:paraId="56EDE741" w14:textId="77777777" w:rsidR="00EB4467" w:rsidRPr="006853AA" w:rsidRDefault="00EB4467" w:rsidP="006947FD">
            <w:r w:rsidRPr="006853AA">
              <w:t>Dersom leverandøren av gyldige grunnar ikkje kan leggje fram den dokumentasjonen oppdragsgjevar har bedt om, kan han godtgjere den økonomiske og finansielle stillinga si med eit kvart anna dokument som oppdragsgjevar kan akseptere.</w:t>
            </w:r>
          </w:p>
        </w:tc>
      </w:tr>
    </w:tbl>
    <w:p w14:paraId="0B591980" w14:textId="29C12C04" w:rsidR="00C731BB" w:rsidRPr="006853AA" w:rsidRDefault="00C731BB" w:rsidP="00C731BB">
      <w:pPr>
        <w:pStyle w:val="Overskrift2"/>
        <w:numPr>
          <w:ilvl w:val="0"/>
          <w:numId w:val="0"/>
        </w:numPr>
        <w:ind w:left="576" w:hanging="576"/>
      </w:pPr>
    </w:p>
    <w:p w14:paraId="72C26D1E" w14:textId="77777777" w:rsidR="00C731BB" w:rsidRPr="006853AA" w:rsidRDefault="00C731BB">
      <w:pPr>
        <w:spacing w:line="240" w:lineRule="auto"/>
        <w:ind w:right="0"/>
        <w:rPr>
          <w:rFonts w:ascii="Roboto Slab" w:hAnsi="Roboto Slab"/>
          <w:sz w:val="28"/>
          <w:szCs w:val="40"/>
        </w:rPr>
      </w:pPr>
      <w:r w:rsidRPr="006853AA">
        <w:br w:type="page"/>
      </w:r>
    </w:p>
    <w:p w14:paraId="0ADBA4C3" w14:textId="471F003E" w:rsidR="006947FD" w:rsidRPr="006853AA" w:rsidRDefault="006947FD" w:rsidP="009000BF">
      <w:pPr>
        <w:pStyle w:val="Overskrift2"/>
      </w:pPr>
      <w:bookmarkStart w:id="31" w:name="_Toc232070955"/>
      <w:r w:rsidRPr="006853AA">
        <w:lastRenderedPageBreak/>
        <w:t>Leverandøren sine tekniske og faglege kvalifikasjonar</w:t>
      </w:r>
      <w:bookmarkEnd w:id="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EB4467" w:rsidRPr="006853AA" w14:paraId="7ED39062" w14:textId="77777777" w:rsidTr="00617013">
        <w:trPr>
          <w:tblHeader/>
        </w:trPr>
        <w:tc>
          <w:tcPr>
            <w:tcW w:w="3114" w:type="dxa"/>
            <w:shd w:val="clear" w:color="auto" w:fill="E6E6E6"/>
          </w:tcPr>
          <w:p w14:paraId="5F135F3B" w14:textId="77777777" w:rsidR="00EB4467" w:rsidRPr="006853AA" w:rsidRDefault="00EB4467" w:rsidP="006947FD">
            <w:pPr>
              <w:keepNext/>
              <w:keepLines/>
              <w:spacing w:line="240" w:lineRule="auto"/>
              <w:rPr>
                <w:rFonts w:cs="Arial"/>
                <w:b/>
                <w:bCs/>
              </w:rPr>
            </w:pPr>
            <w:r w:rsidRPr="006853AA">
              <w:rPr>
                <w:rFonts w:cs="Arial"/>
                <w:b/>
                <w:bCs/>
              </w:rPr>
              <w:t>Kvalifikasjonskrav</w:t>
            </w:r>
            <w:r w:rsidRPr="006853AA">
              <w:rPr>
                <w:rFonts w:cs="Arial"/>
                <w:b/>
                <w:bCs/>
              </w:rPr>
              <w:tab/>
            </w:r>
          </w:p>
        </w:tc>
        <w:tc>
          <w:tcPr>
            <w:tcW w:w="6520" w:type="dxa"/>
            <w:shd w:val="clear" w:color="auto" w:fill="E6E6E6"/>
          </w:tcPr>
          <w:p w14:paraId="053935DA" w14:textId="77777777" w:rsidR="00EB4467" w:rsidRPr="006853AA" w:rsidRDefault="00EB4467" w:rsidP="006947FD">
            <w:pPr>
              <w:keepNext/>
              <w:keepLines/>
              <w:spacing w:line="240" w:lineRule="auto"/>
              <w:rPr>
                <w:rFonts w:cs="Arial"/>
                <w:b/>
                <w:bCs/>
              </w:rPr>
            </w:pPr>
            <w:r w:rsidRPr="006853AA">
              <w:rPr>
                <w:rFonts w:cs="Arial"/>
                <w:b/>
                <w:bCs/>
              </w:rPr>
              <w:t xml:space="preserve">Dokumentasjon </w:t>
            </w:r>
          </w:p>
        </w:tc>
      </w:tr>
      <w:tr w:rsidR="00EB4467" w:rsidRPr="006853AA" w14:paraId="0639D48D" w14:textId="77777777" w:rsidTr="00617013">
        <w:trPr>
          <w:trHeight w:val="850"/>
        </w:trPr>
        <w:tc>
          <w:tcPr>
            <w:tcW w:w="3114" w:type="dxa"/>
          </w:tcPr>
          <w:p w14:paraId="36033398" w14:textId="77777777" w:rsidR="00EB4467" w:rsidRPr="006853AA" w:rsidRDefault="00A473FB" w:rsidP="006947FD">
            <w:r w:rsidRPr="006853AA">
              <w:t>Leverandøren skal ha evna til å oppfylle kontrakten</w:t>
            </w:r>
          </w:p>
          <w:p w14:paraId="4A057B32" w14:textId="77777777" w:rsidR="00713298" w:rsidRPr="006853AA" w:rsidRDefault="00713298" w:rsidP="006947FD"/>
          <w:p w14:paraId="463A7644" w14:textId="6C09C51E" w:rsidR="00713298" w:rsidRPr="006853AA" w:rsidRDefault="00713298" w:rsidP="006947FD">
            <w:pPr>
              <w:rPr>
                <w:i/>
                <w:iCs/>
              </w:rPr>
            </w:pPr>
            <w:r w:rsidRPr="006853AA">
              <w:rPr>
                <w:i/>
                <w:iCs/>
              </w:rPr>
              <w:t>(Sjå pkt. 4 om Utveljingskriterium)</w:t>
            </w:r>
          </w:p>
        </w:tc>
        <w:tc>
          <w:tcPr>
            <w:tcW w:w="6520" w:type="dxa"/>
          </w:tcPr>
          <w:p w14:paraId="07EFC87B" w14:textId="77777777" w:rsidR="00701F29" w:rsidRPr="006853AA" w:rsidRDefault="00701F29" w:rsidP="00701F29">
            <w:r w:rsidRPr="006853AA">
              <w:t xml:space="preserve">Det skal gjevast ei kort og overordna skildring og/eller visuell framstilling av verksemda på </w:t>
            </w:r>
            <w:r w:rsidRPr="006853AA">
              <w:rPr>
                <w:b/>
                <w:bCs/>
              </w:rPr>
              <w:t>maksimalt 5 sider</w:t>
            </w:r>
            <w:r w:rsidRPr="006853AA">
              <w:t xml:space="preserve">. Denne skal inkludere: </w:t>
            </w:r>
          </w:p>
          <w:p w14:paraId="14EAD361" w14:textId="77777777" w:rsidR="00701F29" w:rsidRPr="006853AA" w:rsidRDefault="00701F29" w:rsidP="001A68CF">
            <w:pPr>
              <w:numPr>
                <w:ilvl w:val="0"/>
                <w:numId w:val="8"/>
              </w:numPr>
            </w:pPr>
            <w:r w:rsidRPr="006853AA">
              <w:t>Kort skildring av organiseringa og eigarstrukturen til verksemda</w:t>
            </w:r>
          </w:p>
          <w:p w14:paraId="0FBBE8AA" w14:textId="77777777" w:rsidR="00701F29" w:rsidRPr="006853AA" w:rsidRDefault="00701F29" w:rsidP="001A68CF">
            <w:pPr>
              <w:numPr>
                <w:ilvl w:val="0"/>
                <w:numId w:val="8"/>
              </w:numPr>
            </w:pPr>
            <w:r w:rsidRPr="006853AA">
              <w:t xml:space="preserve">Ei kort skildring av føretaket sin </w:t>
            </w:r>
            <w:r w:rsidRPr="006853AA">
              <w:rPr>
                <w:b/>
                <w:bCs/>
              </w:rPr>
              <w:t>forretningsidé</w:t>
            </w:r>
            <w:r w:rsidRPr="006853AA">
              <w:t xml:space="preserve"> og kjernekompetanse i høve til leveringsomfanget</w:t>
            </w:r>
          </w:p>
          <w:p w14:paraId="36D96C9E" w14:textId="65619F30" w:rsidR="00701F29" w:rsidRPr="006853AA" w:rsidRDefault="00701F29" w:rsidP="001A68CF">
            <w:pPr>
              <w:numPr>
                <w:ilvl w:val="0"/>
                <w:numId w:val="8"/>
              </w:numPr>
            </w:pPr>
            <w:r w:rsidRPr="006853AA">
              <w:t xml:space="preserve">Leverandøren sine rutinar når det gjeld </w:t>
            </w:r>
            <w:r w:rsidRPr="006853AA">
              <w:rPr>
                <w:b/>
                <w:bCs/>
              </w:rPr>
              <w:t>administrasjon</w:t>
            </w:r>
            <w:r w:rsidRPr="006853AA">
              <w:t xml:space="preserve"> rundt handtering av oppdrag, inkludert prosjektverktøy og økonomi.</w:t>
            </w:r>
          </w:p>
          <w:p w14:paraId="43148B89" w14:textId="090FFBCB" w:rsidR="00701F29" w:rsidRPr="006853AA" w:rsidRDefault="00701F29" w:rsidP="006947FD"/>
        </w:tc>
      </w:tr>
      <w:tr w:rsidR="006038EA" w:rsidRPr="006853AA" w14:paraId="554BFFA6" w14:textId="77777777" w:rsidTr="00617013">
        <w:trPr>
          <w:trHeight w:val="850"/>
        </w:trPr>
        <w:tc>
          <w:tcPr>
            <w:tcW w:w="3114" w:type="dxa"/>
          </w:tcPr>
          <w:p w14:paraId="4BB82AC8" w14:textId="77777777" w:rsidR="00E81D06" w:rsidRPr="006853AA" w:rsidRDefault="00ED532F" w:rsidP="006038EA">
            <w:r w:rsidRPr="006853AA">
              <w:t>Leverandøren må ha god kompetanse og erfaring frå tilsvarande oppdrag.</w:t>
            </w:r>
          </w:p>
          <w:p w14:paraId="0D3A2392" w14:textId="77777777" w:rsidR="00713298" w:rsidRPr="006853AA" w:rsidRDefault="00713298" w:rsidP="006038EA"/>
          <w:p w14:paraId="3A347AF6" w14:textId="550CE3FA" w:rsidR="00713298" w:rsidRPr="006853AA" w:rsidRDefault="00713298" w:rsidP="006038EA">
            <w:r w:rsidRPr="006853AA">
              <w:rPr>
                <w:i/>
                <w:iCs/>
              </w:rPr>
              <w:t>(Sjå pkt. 4 om Utveljingskriterium)</w:t>
            </w:r>
          </w:p>
        </w:tc>
        <w:tc>
          <w:tcPr>
            <w:tcW w:w="6520" w:type="dxa"/>
          </w:tcPr>
          <w:p w14:paraId="299280DF" w14:textId="5718A4D4" w:rsidR="0046347D" w:rsidRPr="006853AA" w:rsidRDefault="0046347D" w:rsidP="0046347D">
            <w:r w:rsidRPr="006853AA">
              <w:t>Referansec</w:t>
            </w:r>
            <w:r w:rsidR="00722FE8" w:rsidRPr="006853AA">
              <w:t>as</w:t>
            </w:r>
            <w:r w:rsidR="00AF0198" w:rsidRPr="006853AA">
              <w:t>e</w:t>
            </w:r>
            <w:r w:rsidRPr="006853AA">
              <w:t xml:space="preserve"> frå </w:t>
            </w:r>
            <w:r w:rsidRPr="006853AA">
              <w:rPr>
                <w:b/>
                <w:bCs/>
              </w:rPr>
              <w:t>3 relevante leveransar dei 3 siste åra</w:t>
            </w:r>
            <w:r w:rsidRPr="006853AA">
              <w:t>.</w:t>
            </w:r>
          </w:p>
          <w:p w14:paraId="4D915915" w14:textId="77777777" w:rsidR="00722FE8" w:rsidRPr="006853AA" w:rsidRDefault="00722FE8" w:rsidP="0046347D"/>
          <w:p w14:paraId="7466C167" w14:textId="0ADBF2D6" w:rsidR="0046347D" w:rsidRPr="006853AA" w:rsidRDefault="0046347D" w:rsidP="0046347D">
            <w:r w:rsidRPr="006853AA">
              <w:t xml:space="preserve">Leverandøren skal fylle ut og leggje ved </w:t>
            </w:r>
            <w:r w:rsidRPr="006853AA">
              <w:rPr>
                <w:b/>
                <w:bCs/>
              </w:rPr>
              <w:t>Vedlegg 4</w:t>
            </w:r>
            <w:r w:rsidRPr="006853AA">
              <w:t xml:space="preserve"> </w:t>
            </w:r>
            <w:r w:rsidRPr="006853AA">
              <w:rPr>
                <w:i/>
                <w:iCs/>
              </w:rPr>
              <w:t>«Mal for skildring av Leverandørens referansar»</w:t>
            </w:r>
            <w:r w:rsidR="00722FE8" w:rsidRPr="006853AA">
              <w:rPr>
                <w:i/>
                <w:iCs/>
              </w:rPr>
              <w:t>.</w:t>
            </w:r>
            <w:r w:rsidRPr="006853AA">
              <w:t xml:space="preserve"> I tillegg kan det leverast visuell dokumentasjon på </w:t>
            </w:r>
            <w:r w:rsidRPr="006853AA">
              <w:rPr>
                <w:b/>
                <w:bCs/>
              </w:rPr>
              <w:t>maks 3 sider</w:t>
            </w:r>
            <w:r w:rsidR="00C3786A" w:rsidRPr="006853AA">
              <w:rPr>
                <w:b/>
                <w:bCs/>
              </w:rPr>
              <w:t xml:space="preserve"> </w:t>
            </w:r>
            <w:r w:rsidR="00C3786A" w:rsidRPr="006853AA">
              <w:t>pr</w:t>
            </w:r>
            <w:r w:rsidR="00E66416" w:rsidRPr="006853AA">
              <w:t>.</w:t>
            </w:r>
            <w:r w:rsidR="00C3786A" w:rsidRPr="006853AA">
              <w:t xml:space="preserve"> referanse</w:t>
            </w:r>
            <w:r w:rsidRPr="006853AA">
              <w:t>.</w:t>
            </w:r>
          </w:p>
          <w:p w14:paraId="251676D1" w14:textId="77777777" w:rsidR="0046347D" w:rsidRPr="006853AA" w:rsidRDefault="0046347D" w:rsidP="0046347D"/>
          <w:p w14:paraId="69D90711" w14:textId="77777777" w:rsidR="0046347D" w:rsidRPr="006853AA" w:rsidRDefault="0046347D" w:rsidP="0046347D">
            <w:r w:rsidRPr="006853AA">
              <w:t>Med tilsvarande oppdrag er ikkje meint at det må vere leveransar innanfor same bransje som Skyss, men tidlegare leveransar må vise overføringsverdi.</w:t>
            </w:r>
          </w:p>
          <w:p w14:paraId="45F0FA88" w14:textId="77777777" w:rsidR="0046347D" w:rsidRPr="006853AA" w:rsidRDefault="0046347D" w:rsidP="0046347D"/>
          <w:p w14:paraId="48C807B3" w14:textId="77777777" w:rsidR="0046347D" w:rsidRPr="006853AA" w:rsidRDefault="0046347D" w:rsidP="0046347D">
            <w:r w:rsidRPr="006853AA">
              <w:t>Lista skal minimum innehalde:</w:t>
            </w:r>
          </w:p>
          <w:p w14:paraId="3CDC4521" w14:textId="77777777" w:rsidR="0046347D" w:rsidRPr="006853AA" w:rsidRDefault="0046347D" w:rsidP="001A68CF">
            <w:pPr>
              <w:numPr>
                <w:ilvl w:val="0"/>
                <w:numId w:val="9"/>
              </w:numPr>
            </w:pPr>
            <w:r w:rsidRPr="006853AA">
              <w:t>Namn på Oppdragsgjevaren</w:t>
            </w:r>
          </w:p>
          <w:p w14:paraId="6954DA6D" w14:textId="77777777" w:rsidR="0046347D" w:rsidRPr="006853AA" w:rsidRDefault="0046347D" w:rsidP="001A68CF">
            <w:pPr>
              <w:numPr>
                <w:ilvl w:val="0"/>
                <w:numId w:val="9"/>
              </w:numPr>
            </w:pPr>
            <w:r w:rsidRPr="006853AA">
              <w:t>Tidsrom for utføring</w:t>
            </w:r>
          </w:p>
          <w:p w14:paraId="774C86D3" w14:textId="77777777" w:rsidR="0046347D" w:rsidRPr="006853AA" w:rsidRDefault="0046347D" w:rsidP="001A68CF">
            <w:pPr>
              <w:numPr>
                <w:ilvl w:val="0"/>
                <w:numId w:val="9"/>
              </w:numPr>
            </w:pPr>
            <w:r w:rsidRPr="006853AA">
              <w:t xml:space="preserve">Omfang av leveransen i beløp </w:t>
            </w:r>
          </w:p>
          <w:p w14:paraId="4DDD36D3" w14:textId="77777777" w:rsidR="0046347D" w:rsidRPr="006853AA" w:rsidRDefault="0046347D" w:rsidP="001A68CF">
            <w:pPr>
              <w:numPr>
                <w:ilvl w:val="0"/>
                <w:numId w:val="9"/>
              </w:numPr>
            </w:pPr>
            <w:r w:rsidRPr="006853AA">
              <w:t>Kort skildring av leveransen og eventuelle resultat</w:t>
            </w:r>
          </w:p>
          <w:p w14:paraId="0A5E0E01" w14:textId="0FDD5336" w:rsidR="006038EA" w:rsidRPr="006853AA" w:rsidRDefault="006038EA" w:rsidP="006038EA"/>
        </w:tc>
      </w:tr>
    </w:tbl>
    <w:p w14:paraId="639AF870" w14:textId="77777777" w:rsidR="005E733F" w:rsidRPr="006853AA" w:rsidRDefault="005E733F" w:rsidP="005E733F">
      <w:pPr>
        <w:rPr>
          <w:highlight w:val="yellow"/>
          <w:lang w:eastAsia="nb-NO"/>
        </w:rPr>
      </w:pPr>
    </w:p>
    <w:p w14:paraId="684986F2" w14:textId="77777777" w:rsidR="0071508D" w:rsidRPr="006853AA" w:rsidRDefault="0071508D">
      <w:pPr>
        <w:spacing w:line="240" w:lineRule="auto"/>
        <w:ind w:right="0"/>
        <w:rPr>
          <w:rFonts w:ascii="Roboto Slab" w:hAnsi="Roboto Slab"/>
          <w:sz w:val="28"/>
          <w:szCs w:val="40"/>
        </w:rPr>
      </w:pPr>
      <w:r w:rsidRPr="006853AA">
        <w:br w:type="page"/>
      </w:r>
    </w:p>
    <w:p w14:paraId="277763E0" w14:textId="591A7D66" w:rsidR="006947FD" w:rsidRPr="006853AA" w:rsidRDefault="006947FD" w:rsidP="009000BF">
      <w:pPr>
        <w:pStyle w:val="Overskrift2"/>
      </w:pPr>
      <w:bookmarkStart w:id="32" w:name="_Toc232070956"/>
      <w:r w:rsidRPr="006853AA">
        <w:lastRenderedPageBreak/>
        <w:t>Forpliktings</w:t>
      </w:r>
      <w:r w:rsidR="001E5D1E" w:rsidRPr="006853AA">
        <w:t>- og eigen</w:t>
      </w:r>
      <w:r w:rsidRPr="006853AA">
        <w:t>erklæring</w:t>
      </w:r>
      <w:bookmarkEnd w:id="32"/>
    </w:p>
    <w:p w14:paraId="6AC5446A" w14:textId="619EDEF1" w:rsidR="00BC6B8E" w:rsidRPr="006853AA" w:rsidRDefault="006947FD" w:rsidP="007B4D22">
      <w:r w:rsidRPr="006853AA">
        <w:t xml:space="preserve">Dersom </w:t>
      </w:r>
      <w:r w:rsidR="001D2299" w:rsidRPr="006853AA">
        <w:t>l</w:t>
      </w:r>
      <w:r w:rsidRPr="006853AA">
        <w:t xml:space="preserve">everandøren støttar seg på andre leverandørar for å oppfylle kvalifikasjonskrava knytt til økonomisk og finansiell stilling eller tekniske og faglege kvalifikasjonar, må det leverast forpliktingserklæring og ESPD-eigenerklæring for denne leverandøren. </w:t>
      </w:r>
      <w:r w:rsidR="0035273E" w:rsidRPr="006853AA">
        <w:t>Dokumentasjonen leverast med førespurnaden.</w:t>
      </w:r>
      <w:r w:rsidRPr="006853AA">
        <w:t xml:space="preserve"> Forpliktingserklæringa i </w:t>
      </w:r>
      <w:r w:rsidR="00DA35C8" w:rsidRPr="006853AA">
        <w:t>Vedlegg</w:t>
      </w:r>
      <w:r w:rsidRPr="006853AA">
        <w:t xml:space="preserve"> </w:t>
      </w:r>
      <w:r w:rsidR="0054189D" w:rsidRPr="006853AA">
        <w:t>3</w:t>
      </w:r>
      <w:r w:rsidRPr="006853AA">
        <w:t xml:space="preserve"> kan nyttast, og eigen ESPD-eigenerklæring skal fyllast ut. </w:t>
      </w:r>
    </w:p>
    <w:p w14:paraId="23B7E22E" w14:textId="77777777" w:rsidR="0071508D" w:rsidRPr="006853AA" w:rsidRDefault="0071508D" w:rsidP="007B4D22">
      <w:pPr>
        <w:rPr>
          <w:rFonts w:ascii="Roboto Slab" w:hAnsi="Roboto Slab"/>
          <w:sz w:val="28"/>
          <w:szCs w:val="40"/>
        </w:rPr>
      </w:pPr>
    </w:p>
    <w:p w14:paraId="5C292F57" w14:textId="31B43E42" w:rsidR="006947FD" w:rsidRPr="006853AA" w:rsidRDefault="006947FD" w:rsidP="009000BF">
      <w:pPr>
        <w:pStyle w:val="Overskrift2"/>
      </w:pPr>
      <w:bookmarkStart w:id="33" w:name="_Toc232070957"/>
      <w:r w:rsidRPr="006853AA">
        <w:t>Utfylling av ESPD</w:t>
      </w:r>
      <w:bookmarkEnd w:id="33"/>
    </w:p>
    <w:p w14:paraId="330A11DF" w14:textId="77777777" w:rsidR="006947FD" w:rsidRPr="006853AA" w:rsidRDefault="006947FD" w:rsidP="006947FD">
      <w:r w:rsidRPr="006853AA">
        <w:rPr>
          <w:u w:val="single"/>
        </w:rPr>
        <w:t>Hovudleverandør</w:t>
      </w:r>
      <w:r w:rsidRPr="006853AA">
        <w:t>:</w:t>
      </w:r>
    </w:p>
    <w:p w14:paraId="245C55C1" w14:textId="77777777" w:rsidR="006947FD" w:rsidRPr="006853AA" w:rsidRDefault="006947FD" w:rsidP="006947FD">
      <w:r w:rsidRPr="006853AA">
        <w:t xml:space="preserve">Hovudleverandør skal fylle ut det </w:t>
      </w:r>
      <w:r w:rsidRPr="006853AA">
        <w:rPr>
          <w:i/>
        </w:rPr>
        <w:t>elektroniske</w:t>
      </w:r>
      <w:r w:rsidRPr="006853AA">
        <w:t xml:space="preserve"> ESPD-skjemaet som er kunngjort i konkurransen. </w:t>
      </w:r>
    </w:p>
    <w:p w14:paraId="05529A5E" w14:textId="77777777" w:rsidR="006947FD" w:rsidRPr="006853AA" w:rsidRDefault="006947FD" w:rsidP="006947FD"/>
    <w:p w14:paraId="4CF8C60A" w14:textId="77777777" w:rsidR="006947FD" w:rsidRPr="006853AA" w:rsidRDefault="006947FD" w:rsidP="006947FD">
      <w:pPr>
        <w:rPr>
          <w:u w:val="single"/>
        </w:rPr>
      </w:pPr>
      <w:r w:rsidRPr="006853AA">
        <w:rPr>
          <w:u w:val="single"/>
        </w:rPr>
        <w:t>Støtte frå anna verksemd:</w:t>
      </w:r>
    </w:p>
    <w:p w14:paraId="7ED248D1" w14:textId="77777777" w:rsidR="006947FD" w:rsidRPr="006853AA" w:rsidRDefault="006947FD" w:rsidP="006947FD">
      <w:pPr>
        <w:rPr>
          <w:u w:val="single"/>
        </w:rPr>
      </w:pPr>
      <w:r w:rsidRPr="006853AA">
        <w:t xml:space="preserve">Dersom leverandøren støttar seg på kapasiteten til andre verksemder for å oppfylle kvalifikasjonskrava skal </w:t>
      </w:r>
      <w:r w:rsidR="007B61C2" w:rsidRPr="006853AA">
        <w:t>det leverast</w:t>
      </w:r>
      <w:r w:rsidRPr="006853AA">
        <w:t xml:space="preserve"> </w:t>
      </w:r>
      <w:r w:rsidRPr="006853AA">
        <w:rPr>
          <w:i/>
        </w:rPr>
        <w:t>separat</w:t>
      </w:r>
      <w:r w:rsidRPr="006853AA">
        <w:t xml:space="preserve"> ESPD-skjema</w:t>
      </w:r>
      <w:r w:rsidR="007B61C2" w:rsidRPr="006853AA">
        <w:t xml:space="preserve"> for verksemda</w:t>
      </w:r>
      <w:r w:rsidRPr="006853AA">
        <w:t>.</w:t>
      </w:r>
    </w:p>
    <w:p w14:paraId="64407C4D" w14:textId="77777777" w:rsidR="006947FD" w:rsidRPr="006853AA" w:rsidRDefault="006947FD" w:rsidP="006947FD"/>
    <w:p w14:paraId="18ED71EA" w14:textId="77777777" w:rsidR="006947FD" w:rsidRPr="006853AA" w:rsidRDefault="006947FD" w:rsidP="006947FD">
      <w:r w:rsidRPr="006853AA">
        <w:t>I innleveringsprosess for tilbod er det eit prosesstrinn der tilbydar kan leggje til støttande verksemd</w:t>
      </w:r>
      <w:r w:rsidR="00C07062" w:rsidRPr="006853AA">
        <w:t xml:space="preserve"> (trinnet </w:t>
      </w:r>
      <w:proofErr w:type="spellStart"/>
      <w:r w:rsidR="00C07062" w:rsidRPr="006853AA">
        <w:rPr>
          <w:i/>
          <w:iCs/>
        </w:rPr>
        <w:t>Tilbud</w:t>
      </w:r>
      <w:proofErr w:type="spellEnd"/>
      <w:r w:rsidR="00C07062" w:rsidRPr="006853AA">
        <w:rPr>
          <w:i/>
          <w:iCs/>
        </w:rPr>
        <w:t xml:space="preserve"> -&gt; </w:t>
      </w:r>
      <w:proofErr w:type="spellStart"/>
      <w:r w:rsidR="00C07062" w:rsidRPr="006853AA">
        <w:rPr>
          <w:i/>
          <w:iCs/>
        </w:rPr>
        <w:t>Underleverandører</w:t>
      </w:r>
      <w:proofErr w:type="spellEnd"/>
      <w:r w:rsidR="00C07062" w:rsidRPr="006853AA">
        <w:t xml:space="preserve">). </w:t>
      </w:r>
      <w:r w:rsidRPr="006853AA">
        <w:t xml:space="preserve">I dette trinnet kan du anten: </w:t>
      </w:r>
    </w:p>
    <w:p w14:paraId="6837CC9C" w14:textId="77777777" w:rsidR="006947FD" w:rsidRPr="006853AA" w:rsidRDefault="006947FD" w:rsidP="001A68CF">
      <w:pPr>
        <w:numPr>
          <w:ilvl w:val="0"/>
          <w:numId w:val="5"/>
        </w:numPr>
      </w:pPr>
      <w:r w:rsidRPr="006853AA">
        <w:t>søke opp verksemda i det eksisterande leverandørregisteret i TendSign og velje kven du vil påkalle kapasitet frå, eller</w:t>
      </w:r>
    </w:p>
    <w:p w14:paraId="3FB17C20" w14:textId="77777777" w:rsidR="006947FD" w:rsidRPr="006853AA" w:rsidRDefault="006947FD" w:rsidP="001A68CF">
      <w:pPr>
        <w:numPr>
          <w:ilvl w:val="0"/>
          <w:numId w:val="5"/>
        </w:numPr>
      </w:pPr>
      <w:r w:rsidRPr="006853AA">
        <w:t xml:space="preserve">registrere verksemda dersom denne ikkje er i registeret frå tidlegare. </w:t>
      </w:r>
    </w:p>
    <w:p w14:paraId="16F3B058" w14:textId="77777777" w:rsidR="00C07062" w:rsidRPr="006853AA" w:rsidRDefault="00C07062" w:rsidP="00C07062">
      <w:r w:rsidRPr="006853AA">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DC0D5D8" w14:textId="77777777" w:rsidR="00463DE8" w:rsidRPr="006853AA" w:rsidRDefault="00463DE8" w:rsidP="006947FD"/>
    <w:p w14:paraId="09D889F3" w14:textId="77777777" w:rsidR="00463DE8" w:rsidRPr="006853AA" w:rsidRDefault="00463DE8" w:rsidP="006947FD">
      <w:r w:rsidRPr="006853AA">
        <w:t xml:space="preserve">Ved spørsmål om </w:t>
      </w:r>
      <w:r w:rsidR="006E36A9" w:rsidRPr="006853AA">
        <w:t>utfylling</w:t>
      </w:r>
      <w:r w:rsidRPr="006853AA">
        <w:t xml:space="preserve"> av ESPD ta kontakt med </w:t>
      </w:r>
      <w:r w:rsidR="00DB3F76" w:rsidRPr="006853AA">
        <w:t>TendSign support</w:t>
      </w:r>
      <w:r w:rsidR="009B6EF0" w:rsidRPr="006853AA">
        <w:t xml:space="preserve">, sjå </w:t>
      </w:r>
      <w:hyperlink w:anchor="_Innlevering_av_førespurnad" w:history="1">
        <w:r w:rsidR="009B6EF0" w:rsidRPr="006853AA">
          <w:rPr>
            <w:rStyle w:val="Hyperkobling"/>
          </w:rPr>
          <w:t>punkt 5.1</w:t>
        </w:r>
      </w:hyperlink>
      <w:r w:rsidR="00DB3F76" w:rsidRPr="006853AA">
        <w:t>.</w:t>
      </w:r>
    </w:p>
    <w:p w14:paraId="71060536" w14:textId="6BB8510B" w:rsidR="008423B7" w:rsidRPr="006853AA" w:rsidRDefault="008423B7">
      <w:pPr>
        <w:spacing w:line="240" w:lineRule="auto"/>
        <w:ind w:right="0"/>
        <w:rPr>
          <w:rFonts w:ascii="Roboto Slab" w:hAnsi="Roboto Slab"/>
          <w:caps/>
          <w:sz w:val="32"/>
          <w:szCs w:val="60"/>
        </w:rPr>
      </w:pPr>
    </w:p>
    <w:p w14:paraId="7578AE71" w14:textId="77777777" w:rsidR="0071508D" w:rsidRPr="006853AA" w:rsidRDefault="0071508D">
      <w:pPr>
        <w:spacing w:line="240" w:lineRule="auto"/>
        <w:ind w:right="0"/>
        <w:rPr>
          <w:rFonts w:ascii="Roboto Slab" w:hAnsi="Roboto Slab"/>
          <w:caps/>
          <w:sz w:val="32"/>
          <w:szCs w:val="60"/>
        </w:rPr>
      </w:pPr>
      <w:r w:rsidRPr="006853AA">
        <w:br w:type="page"/>
      </w:r>
    </w:p>
    <w:p w14:paraId="18A27351" w14:textId="3038288E" w:rsidR="006947FD" w:rsidRPr="006853AA" w:rsidRDefault="006947FD" w:rsidP="006947FD">
      <w:pPr>
        <w:pStyle w:val="Overskrift1"/>
      </w:pPr>
      <w:bookmarkStart w:id="34" w:name="_Toc232070958"/>
      <w:r w:rsidRPr="006853AA">
        <w:lastRenderedPageBreak/>
        <w:t>UTVELJINGSKRITERIUM</w:t>
      </w:r>
      <w:bookmarkEnd w:id="34"/>
    </w:p>
    <w:p w14:paraId="79E6C5E9" w14:textId="66AA413A" w:rsidR="0058310F" w:rsidRPr="006853AA" w:rsidRDefault="00655D75" w:rsidP="00655D75">
      <w:pPr>
        <w:rPr>
          <w:szCs w:val="24"/>
        </w:rPr>
      </w:pPr>
      <w:r w:rsidRPr="006853AA">
        <w:rPr>
          <w:szCs w:val="24"/>
        </w:rPr>
        <w:t xml:space="preserve">Blant Leverandørane som oppfyller kvalifikasjonskrava, vil Oppdragsgjevar velje ut eit avgrensa tal Leverandørar som vert inviterte til å gje tilbod. Såframt det er tilstrekkeleg mange kvalifiserte Leverandørar som oppfyller kvalifikasjonskrava, vil talet på deltakare som vert inviterte til å gje tilbod verte avgrensa til </w:t>
      </w:r>
      <w:r w:rsidRPr="006853AA">
        <w:rPr>
          <w:b/>
          <w:bCs/>
          <w:szCs w:val="24"/>
        </w:rPr>
        <w:t xml:space="preserve">minimum 3 </w:t>
      </w:r>
      <w:r w:rsidRPr="006853AA">
        <w:rPr>
          <w:szCs w:val="24"/>
        </w:rPr>
        <w:t>og</w:t>
      </w:r>
      <w:r w:rsidRPr="006853AA">
        <w:rPr>
          <w:b/>
          <w:bCs/>
          <w:szCs w:val="24"/>
        </w:rPr>
        <w:t xml:space="preserve"> maksimum 5</w:t>
      </w:r>
      <w:r w:rsidRPr="006853AA">
        <w:rPr>
          <w:szCs w:val="24"/>
        </w:rPr>
        <w:t xml:space="preserve">. </w:t>
      </w:r>
    </w:p>
    <w:p w14:paraId="292C82FE" w14:textId="77777777" w:rsidR="0058310F" w:rsidRPr="006853AA" w:rsidRDefault="0058310F" w:rsidP="00655D75">
      <w:pPr>
        <w:rPr>
          <w:szCs w:val="24"/>
        </w:rPr>
      </w:pPr>
    </w:p>
    <w:p w14:paraId="0511288A" w14:textId="21A15E83" w:rsidR="00655D75" w:rsidRPr="006853AA" w:rsidRDefault="00655D75" w:rsidP="00655D75">
      <w:pPr>
        <w:rPr>
          <w:szCs w:val="24"/>
        </w:rPr>
      </w:pPr>
      <w:r w:rsidRPr="006853AA">
        <w:rPr>
          <w:szCs w:val="24"/>
        </w:rPr>
        <w:t>Utveljinga av Leverandørar som vert inviterte, vil i desse tilfella skje på bakgrunn av kva Leverandørar som best oppfyller utvalskriteria</w:t>
      </w:r>
      <w:r w:rsidR="00DF292F" w:rsidRPr="006853AA">
        <w:rPr>
          <w:szCs w:val="24"/>
        </w:rPr>
        <w:t>:</w:t>
      </w:r>
    </w:p>
    <w:p w14:paraId="39242EBD" w14:textId="46B39A89" w:rsidR="00881B76" w:rsidRPr="006853AA" w:rsidRDefault="00881B76" w:rsidP="00881B76">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3907"/>
        <w:gridCol w:w="4916"/>
      </w:tblGrid>
      <w:tr w:rsidR="00881B76" w:rsidRPr="006853AA" w14:paraId="1A2CDF42" w14:textId="77777777" w:rsidTr="00E33EA7">
        <w:trPr>
          <w:trHeight w:val="511"/>
        </w:trPr>
        <w:tc>
          <w:tcPr>
            <w:tcW w:w="305" w:type="pct"/>
            <w:shd w:val="clear" w:color="auto" w:fill="F2F2F2"/>
          </w:tcPr>
          <w:p w14:paraId="3C21DF34" w14:textId="77777777" w:rsidR="00881B76" w:rsidRPr="006853AA" w:rsidRDefault="00881B76" w:rsidP="00881B76">
            <w:pPr>
              <w:rPr>
                <w:b/>
                <w:szCs w:val="24"/>
              </w:rPr>
            </w:pPr>
            <w:r w:rsidRPr="006853AA">
              <w:rPr>
                <w:b/>
                <w:szCs w:val="24"/>
              </w:rPr>
              <w:t>NR.</w:t>
            </w:r>
          </w:p>
        </w:tc>
        <w:tc>
          <w:tcPr>
            <w:tcW w:w="2079" w:type="pct"/>
            <w:shd w:val="clear" w:color="auto" w:fill="F2F2F2"/>
          </w:tcPr>
          <w:p w14:paraId="7A7C9FDC" w14:textId="77777777" w:rsidR="00881B76" w:rsidRPr="006853AA" w:rsidRDefault="00881B76" w:rsidP="00881B76">
            <w:pPr>
              <w:rPr>
                <w:b/>
                <w:szCs w:val="24"/>
              </w:rPr>
            </w:pPr>
            <w:r w:rsidRPr="006853AA">
              <w:rPr>
                <w:b/>
                <w:szCs w:val="24"/>
              </w:rPr>
              <w:t>KRITERIUM</w:t>
            </w:r>
          </w:p>
        </w:tc>
        <w:tc>
          <w:tcPr>
            <w:tcW w:w="2616" w:type="pct"/>
            <w:shd w:val="clear" w:color="auto" w:fill="F2F2F2"/>
          </w:tcPr>
          <w:p w14:paraId="1A0DB030" w14:textId="77777777" w:rsidR="00881B76" w:rsidRPr="006853AA" w:rsidRDefault="00881B76" w:rsidP="00881B76">
            <w:pPr>
              <w:rPr>
                <w:b/>
                <w:szCs w:val="24"/>
              </w:rPr>
            </w:pPr>
            <w:r w:rsidRPr="006853AA">
              <w:rPr>
                <w:b/>
                <w:szCs w:val="24"/>
              </w:rPr>
              <w:t>DOKUMENTASJONSKRAV</w:t>
            </w:r>
          </w:p>
        </w:tc>
      </w:tr>
      <w:tr w:rsidR="00881B76" w:rsidRPr="006853AA" w14:paraId="2498ACF5" w14:textId="77777777" w:rsidTr="00E33EA7">
        <w:tc>
          <w:tcPr>
            <w:tcW w:w="305" w:type="pct"/>
          </w:tcPr>
          <w:p w14:paraId="15F3886A" w14:textId="2EC5B528" w:rsidR="00881B76" w:rsidRPr="006853AA" w:rsidRDefault="0071508D" w:rsidP="00881B76">
            <w:pPr>
              <w:rPr>
                <w:szCs w:val="24"/>
              </w:rPr>
            </w:pPr>
            <w:r w:rsidRPr="006853AA">
              <w:rPr>
                <w:szCs w:val="24"/>
              </w:rPr>
              <w:t>1</w:t>
            </w:r>
          </w:p>
        </w:tc>
        <w:tc>
          <w:tcPr>
            <w:tcW w:w="2079" w:type="pct"/>
          </w:tcPr>
          <w:p w14:paraId="3AC511FD" w14:textId="77777777" w:rsidR="00881B76" w:rsidRPr="006853AA" w:rsidRDefault="00881B76" w:rsidP="00881B76">
            <w:pPr>
              <w:rPr>
                <w:szCs w:val="24"/>
              </w:rPr>
            </w:pPr>
            <w:r w:rsidRPr="006853AA">
              <w:rPr>
                <w:szCs w:val="24"/>
              </w:rPr>
              <w:t xml:space="preserve">Leverandøren skal ha </w:t>
            </w:r>
            <w:r w:rsidRPr="006853AA">
              <w:rPr>
                <w:b/>
                <w:bCs/>
                <w:szCs w:val="24"/>
              </w:rPr>
              <w:t>evne</w:t>
            </w:r>
            <w:r w:rsidRPr="006853AA">
              <w:rPr>
                <w:szCs w:val="24"/>
              </w:rPr>
              <w:t xml:space="preserve"> til å oppfylle kontrakten.</w:t>
            </w:r>
          </w:p>
        </w:tc>
        <w:tc>
          <w:tcPr>
            <w:tcW w:w="2616" w:type="pct"/>
          </w:tcPr>
          <w:p w14:paraId="5877748A" w14:textId="5467E7CB" w:rsidR="00881B76" w:rsidRPr="006853AA" w:rsidRDefault="00881B76" w:rsidP="00881B76">
            <w:pPr>
              <w:rPr>
                <w:szCs w:val="24"/>
              </w:rPr>
            </w:pPr>
            <w:r w:rsidRPr="006853AA">
              <w:rPr>
                <w:szCs w:val="24"/>
              </w:rPr>
              <w:t xml:space="preserve">Under dette kriteriet blir det gjort ei vurdering av føretaket sin </w:t>
            </w:r>
            <w:r w:rsidRPr="006853AA">
              <w:rPr>
                <w:b/>
                <w:bCs/>
                <w:szCs w:val="24"/>
              </w:rPr>
              <w:t>forretningsidé og kjernekompetanse</w:t>
            </w:r>
            <w:r w:rsidRPr="006853AA">
              <w:rPr>
                <w:szCs w:val="24"/>
              </w:rPr>
              <w:t xml:space="preserve"> i høve til </w:t>
            </w:r>
            <w:r w:rsidRPr="006853AA">
              <w:rPr>
                <w:b/>
                <w:bCs/>
                <w:szCs w:val="24"/>
              </w:rPr>
              <w:t>leveringsomfanget</w:t>
            </w:r>
            <w:r w:rsidRPr="006853AA">
              <w:rPr>
                <w:szCs w:val="24"/>
              </w:rPr>
              <w:t xml:space="preserve">, samt Leverandøren sine rutinar når det gjeld </w:t>
            </w:r>
            <w:r w:rsidRPr="006853AA">
              <w:rPr>
                <w:b/>
                <w:bCs/>
                <w:szCs w:val="24"/>
              </w:rPr>
              <w:t>administrasjon</w:t>
            </w:r>
            <w:r w:rsidRPr="006853AA">
              <w:rPr>
                <w:szCs w:val="24"/>
              </w:rPr>
              <w:t xml:space="preserve"> rundt handtering av oppdrag, inkludert prosjektverktøy og økonomi.</w:t>
            </w:r>
          </w:p>
          <w:p w14:paraId="3CECD149" w14:textId="77777777" w:rsidR="00155EB1" w:rsidRPr="006853AA" w:rsidRDefault="00155EB1" w:rsidP="00881B76">
            <w:pPr>
              <w:rPr>
                <w:szCs w:val="24"/>
              </w:rPr>
            </w:pPr>
          </w:p>
          <w:p w14:paraId="20A7339C" w14:textId="7C1DE0B7" w:rsidR="00155EB1" w:rsidRPr="006853AA" w:rsidRDefault="00155EB1" w:rsidP="00155EB1">
            <w:pPr>
              <w:rPr>
                <w:szCs w:val="24"/>
              </w:rPr>
            </w:pPr>
            <w:r w:rsidRPr="006853AA">
              <w:rPr>
                <w:szCs w:val="24"/>
              </w:rPr>
              <w:t>Dokumentasjon ref. punkt 3.5</w:t>
            </w:r>
          </w:p>
          <w:p w14:paraId="79BEB7A8" w14:textId="77777777" w:rsidR="00881B76" w:rsidRPr="006853AA" w:rsidRDefault="00881B76" w:rsidP="00881B76">
            <w:pPr>
              <w:rPr>
                <w:szCs w:val="24"/>
              </w:rPr>
            </w:pPr>
          </w:p>
        </w:tc>
      </w:tr>
      <w:tr w:rsidR="0071508D" w:rsidRPr="006853AA" w14:paraId="6CC64641" w14:textId="77777777" w:rsidTr="009A67B6">
        <w:tc>
          <w:tcPr>
            <w:tcW w:w="305" w:type="pct"/>
          </w:tcPr>
          <w:p w14:paraId="5CDEE13B" w14:textId="71C392C6" w:rsidR="0071508D" w:rsidRPr="006853AA" w:rsidRDefault="0071508D" w:rsidP="009A67B6">
            <w:pPr>
              <w:rPr>
                <w:szCs w:val="24"/>
              </w:rPr>
            </w:pPr>
            <w:r w:rsidRPr="006853AA">
              <w:rPr>
                <w:szCs w:val="24"/>
              </w:rPr>
              <w:t>2</w:t>
            </w:r>
          </w:p>
        </w:tc>
        <w:tc>
          <w:tcPr>
            <w:tcW w:w="2079" w:type="pct"/>
          </w:tcPr>
          <w:p w14:paraId="6D736FFE" w14:textId="77777777" w:rsidR="0071508D" w:rsidRPr="006853AA" w:rsidRDefault="0071508D" w:rsidP="009A67B6">
            <w:pPr>
              <w:rPr>
                <w:szCs w:val="24"/>
              </w:rPr>
            </w:pPr>
            <w:r w:rsidRPr="006853AA">
              <w:rPr>
                <w:szCs w:val="24"/>
              </w:rPr>
              <w:t xml:space="preserve">Leverandøren må ha god </w:t>
            </w:r>
            <w:r w:rsidRPr="006853AA">
              <w:rPr>
                <w:b/>
                <w:bCs/>
                <w:szCs w:val="24"/>
              </w:rPr>
              <w:t>kompetanse</w:t>
            </w:r>
            <w:r w:rsidRPr="006853AA">
              <w:rPr>
                <w:szCs w:val="24"/>
              </w:rPr>
              <w:t xml:space="preserve"> og erfaring frå tilsvarande oppdrag.</w:t>
            </w:r>
          </w:p>
        </w:tc>
        <w:tc>
          <w:tcPr>
            <w:tcW w:w="2616" w:type="pct"/>
          </w:tcPr>
          <w:p w14:paraId="1F252781" w14:textId="77777777" w:rsidR="0071508D" w:rsidRPr="006853AA" w:rsidRDefault="0071508D" w:rsidP="009A67B6">
            <w:pPr>
              <w:rPr>
                <w:szCs w:val="24"/>
              </w:rPr>
            </w:pPr>
            <w:r w:rsidRPr="006853AA">
              <w:rPr>
                <w:szCs w:val="24"/>
              </w:rPr>
              <w:t xml:space="preserve">Under dette kriteriet blir det vurdert i kva grad dei skildra samanliknbare </w:t>
            </w:r>
            <w:r w:rsidRPr="006853AA">
              <w:rPr>
                <w:b/>
                <w:bCs/>
                <w:szCs w:val="24"/>
              </w:rPr>
              <w:t>referanseoppdraga</w:t>
            </w:r>
            <w:r w:rsidRPr="006853AA">
              <w:rPr>
                <w:szCs w:val="24"/>
              </w:rPr>
              <w:t xml:space="preserve"> er </w:t>
            </w:r>
          </w:p>
          <w:p w14:paraId="6F694EB9" w14:textId="77777777" w:rsidR="0071508D" w:rsidRPr="006853AA" w:rsidRDefault="0071508D" w:rsidP="009A67B6">
            <w:pPr>
              <w:rPr>
                <w:szCs w:val="24"/>
              </w:rPr>
            </w:pPr>
            <w:r w:rsidRPr="006853AA">
              <w:rPr>
                <w:b/>
                <w:bCs/>
                <w:szCs w:val="24"/>
              </w:rPr>
              <w:t>relevante</w:t>
            </w:r>
            <w:r w:rsidRPr="006853AA">
              <w:rPr>
                <w:szCs w:val="24"/>
              </w:rPr>
              <w:t xml:space="preserve"> for denne anskaffinga. </w:t>
            </w:r>
          </w:p>
          <w:p w14:paraId="5015EEB1" w14:textId="77777777" w:rsidR="0071508D" w:rsidRPr="006853AA" w:rsidRDefault="0071508D" w:rsidP="009A67B6">
            <w:pPr>
              <w:rPr>
                <w:szCs w:val="24"/>
              </w:rPr>
            </w:pPr>
          </w:p>
          <w:p w14:paraId="77FD8D2C" w14:textId="6BDAF0F8" w:rsidR="00155EB1" w:rsidRPr="006853AA" w:rsidRDefault="00155EB1" w:rsidP="009A67B6">
            <w:pPr>
              <w:rPr>
                <w:szCs w:val="24"/>
              </w:rPr>
            </w:pPr>
            <w:r w:rsidRPr="006853AA">
              <w:rPr>
                <w:szCs w:val="24"/>
              </w:rPr>
              <w:t>Dokumentasjon ref. punkt 3.5</w:t>
            </w:r>
          </w:p>
          <w:p w14:paraId="35FE0302" w14:textId="77777777" w:rsidR="00155EB1" w:rsidRPr="006853AA" w:rsidRDefault="00155EB1" w:rsidP="009A67B6">
            <w:pPr>
              <w:rPr>
                <w:szCs w:val="24"/>
              </w:rPr>
            </w:pPr>
          </w:p>
        </w:tc>
      </w:tr>
    </w:tbl>
    <w:p w14:paraId="102FEF79" w14:textId="77777777" w:rsidR="00881B76" w:rsidRPr="006853AA" w:rsidRDefault="00881B76" w:rsidP="00881B76">
      <w:pPr>
        <w:rPr>
          <w:szCs w:val="24"/>
        </w:rPr>
      </w:pPr>
    </w:p>
    <w:p w14:paraId="1A02BED7" w14:textId="657FEA37" w:rsidR="00881B76" w:rsidRPr="006853AA" w:rsidRDefault="00881B76" w:rsidP="00881B76">
      <w:pPr>
        <w:rPr>
          <w:szCs w:val="24"/>
        </w:rPr>
      </w:pPr>
      <w:r w:rsidRPr="006853AA">
        <w:rPr>
          <w:szCs w:val="24"/>
        </w:rPr>
        <w:t>Dokumentasjonen for utvalskriteria skal sendast inn saman med førespurnaden i tillegg til det europeiske eigenerklæringsskjemaet</w:t>
      </w:r>
      <w:r w:rsidR="00A6613E" w:rsidRPr="006853AA">
        <w:rPr>
          <w:szCs w:val="24"/>
        </w:rPr>
        <w:t xml:space="preserve"> (ESPD)</w:t>
      </w:r>
      <w:r w:rsidRPr="006853AA">
        <w:rPr>
          <w:szCs w:val="24"/>
        </w:rPr>
        <w:t xml:space="preserve">, jf. Pkt. </w:t>
      </w:r>
      <w:r w:rsidR="00CF3082" w:rsidRPr="006853AA">
        <w:rPr>
          <w:szCs w:val="24"/>
        </w:rPr>
        <w:t>3.1.</w:t>
      </w:r>
    </w:p>
    <w:p w14:paraId="65F87764" w14:textId="77777777" w:rsidR="00E44DD1" w:rsidRPr="006853AA" w:rsidRDefault="00E44DD1" w:rsidP="00655D75">
      <w:pPr>
        <w:rPr>
          <w:szCs w:val="24"/>
        </w:rPr>
      </w:pPr>
    </w:p>
    <w:p w14:paraId="1D77508A" w14:textId="77777777" w:rsidR="00120D16" w:rsidRPr="006853AA" w:rsidRDefault="00120D16" w:rsidP="00655D75">
      <w:pPr>
        <w:rPr>
          <w:szCs w:val="24"/>
        </w:rPr>
      </w:pPr>
    </w:p>
    <w:p w14:paraId="56CF3828" w14:textId="77777777" w:rsidR="00120D16" w:rsidRPr="006853AA" w:rsidRDefault="00120D16" w:rsidP="00655D75">
      <w:pPr>
        <w:rPr>
          <w:szCs w:val="24"/>
        </w:rPr>
      </w:pPr>
    </w:p>
    <w:p w14:paraId="6E3BBEBC" w14:textId="77777777" w:rsidR="00655D75" w:rsidRPr="006853AA" w:rsidRDefault="00655D75" w:rsidP="006947FD"/>
    <w:p w14:paraId="7477EFB6" w14:textId="77777777" w:rsidR="006947FD" w:rsidRPr="006853AA" w:rsidRDefault="006947FD">
      <w:pPr>
        <w:spacing w:line="240" w:lineRule="auto"/>
        <w:ind w:right="0"/>
        <w:rPr>
          <w:b/>
          <w:caps/>
          <w:sz w:val="28"/>
          <w:szCs w:val="28"/>
        </w:rPr>
      </w:pPr>
      <w:r w:rsidRPr="006853AA">
        <w:rPr>
          <w:b/>
          <w:caps/>
          <w:sz w:val="28"/>
          <w:szCs w:val="28"/>
        </w:rPr>
        <w:br w:type="page"/>
      </w:r>
    </w:p>
    <w:p w14:paraId="383419C5" w14:textId="77777777" w:rsidR="00C20156" w:rsidRPr="006853AA" w:rsidRDefault="00C20156" w:rsidP="00C20156">
      <w:pPr>
        <w:pStyle w:val="Overskrift1"/>
      </w:pPr>
      <w:bookmarkStart w:id="35" w:name="_Toc232070959"/>
      <w:r w:rsidRPr="006853AA">
        <w:lastRenderedPageBreak/>
        <w:t xml:space="preserve">INNLEVERING </w:t>
      </w:r>
      <w:r w:rsidR="00BE338E" w:rsidRPr="006853AA">
        <w:t>OG UTFORMING</w:t>
      </w:r>
      <w:r w:rsidR="00A41AFE" w:rsidRPr="006853AA">
        <w:t xml:space="preserve"> </w:t>
      </w:r>
      <w:r w:rsidRPr="006853AA">
        <w:t>AV FØRESPURNADEN</w:t>
      </w:r>
      <w:bookmarkEnd w:id="35"/>
      <w:r w:rsidRPr="006853AA">
        <w:t xml:space="preserve"> </w:t>
      </w:r>
    </w:p>
    <w:p w14:paraId="41CD6FC3" w14:textId="77777777" w:rsidR="00C20156" w:rsidRPr="006853AA" w:rsidRDefault="00C20156" w:rsidP="00C20156">
      <w:pPr>
        <w:pStyle w:val="Overskrift2"/>
      </w:pPr>
      <w:bookmarkStart w:id="36" w:name="_Toc232070960"/>
      <w:r w:rsidRPr="006853AA">
        <w:t>Innlevering av førespurnad</w:t>
      </w:r>
      <w:bookmarkEnd w:id="36"/>
    </w:p>
    <w:p w14:paraId="0145537A" w14:textId="77777777" w:rsidR="00C20156" w:rsidRPr="006853AA" w:rsidRDefault="00335F53" w:rsidP="00C20156">
      <w:pPr>
        <w:spacing w:line="276" w:lineRule="auto"/>
        <w:ind w:right="0"/>
        <w:rPr>
          <w:szCs w:val="24"/>
        </w:rPr>
      </w:pPr>
      <w:r w:rsidRPr="006853AA">
        <w:rPr>
          <w:szCs w:val="24"/>
        </w:rPr>
        <w:t>Konkurransegrunnlaget</w:t>
      </w:r>
      <w:r w:rsidR="00C20156" w:rsidRPr="006853AA">
        <w:rPr>
          <w:szCs w:val="24"/>
        </w:rPr>
        <w:t xml:space="preserve"> er gratis, direkte og uavgrensa elektronisk tilgjengeleg her: </w:t>
      </w:r>
    </w:p>
    <w:p w14:paraId="5BA0154F" w14:textId="77777777" w:rsidR="00C20156" w:rsidRPr="006853AA" w:rsidRDefault="00C20156" w:rsidP="00C20156">
      <w:pPr>
        <w:spacing w:line="240" w:lineRule="auto"/>
        <w:ind w:right="0"/>
        <w:rPr>
          <w:rFonts w:eastAsia="Arial" w:cs="Arial"/>
        </w:rPr>
      </w:pPr>
    </w:p>
    <w:p w14:paraId="275E5510" w14:textId="77777777" w:rsidR="00C20156" w:rsidRPr="006853AA" w:rsidRDefault="00C20156" w:rsidP="00C20156">
      <w:pPr>
        <w:spacing w:line="240" w:lineRule="auto"/>
        <w:ind w:right="0"/>
        <w:rPr>
          <w:rFonts w:eastAsia="Arial" w:cs="Arial"/>
        </w:rPr>
      </w:pPr>
      <w:hyperlink r:id="rId21">
        <w:r w:rsidRPr="006853AA">
          <w:rPr>
            <w:rFonts w:eastAsia="Arial" w:cs="Arial"/>
            <w:color w:val="47413C" w:themeColor="text2"/>
            <w:u w:val="single"/>
          </w:rPr>
          <w:t>https://tendsign.no/public/list_public_publications.aspx?FromPublic=true&amp;OrganizationID=500203274</w:t>
        </w:r>
      </w:hyperlink>
    </w:p>
    <w:p w14:paraId="68F21230" w14:textId="77777777" w:rsidR="00C20156" w:rsidRPr="006853AA" w:rsidRDefault="00C20156" w:rsidP="00C20156">
      <w:pPr>
        <w:spacing w:line="276" w:lineRule="auto"/>
        <w:ind w:right="0"/>
        <w:rPr>
          <w:szCs w:val="24"/>
        </w:rPr>
      </w:pPr>
    </w:p>
    <w:p w14:paraId="29B0B14D" w14:textId="77777777" w:rsidR="00C20156" w:rsidRPr="006853AA" w:rsidRDefault="00C20156" w:rsidP="00C20156">
      <w:pPr>
        <w:spacing w:line="276" w:lineRule="auto"/>
        <w:ind w:right="0"/>
        <w:rPr>
          <w:szCs w:val="24"/>
        </w:rPr>
      </w:pPr>
      <w:r w:rsidRPr="006853AA">
        <w:rPr>
          <w:szCs w:val="24"/>
        </w:rPr>
        <w:t xml:space="preserve">Merk at tilbydarane på denne sida ikkje kan levere førespurnad, få informasjon om eventuelle oppdateringar og spørsmål og svar i konkurransen. For å levere førespurnad, samt få eventuelle oppdateringar i konkurransen og sjå spørsmål og svar, må tilbydarane logge seg inn på </w:t>
      </w:r>
      <w:hyperlink r:id="rId22" w:history="1">
        <w:r w:rsidRPr="006853AA">
          <w:rPr>
            <w:color w:val="47413C" w:themeColor="text2"/>
            <w:szCs w:val="24"/>
            <w:u w:val="single"/>
          </w:rPr>
          <w:t>www.tendsign.no</w:t>
        </w:r>
      </w:hyperlink>
      <w:r w:rsidRPr="006853AA">
        <w:rPr>
          <w:szCs w:val="24"/>
        </w:rPr>
        <w:t xml:space="preserve">. Kvalifikasjonsdokumenta er og tilgjengelege her. </w:t>
      </w:r>
    </w:p>
    <w:p w14:paraId="7A8EA618" w14:textId="77777777" w:rsidR="00C20156" w:rsidRPr="006853AA" w:rsidRDefault="00C20156" w:rsidP="00C20156"/>
    <w:p w14:paraId="4D86DFBA" w14:textId="3C98AF66" w:rsidR="00C20156" w:rsidRPr="006853AA" w:rsidRDefault="00C20156" w:rsidP="00C20156">
      <w:r w:rsidRPr="006853AA">
        <w:t xml:space="preserve">Tilbydar skal skrive ut, signere og datere </w:t>
      </w:r>
      <w:r w:rsidRPr="006853AA">
        <w:rPr>
          <w:b/>
          <w:bCs/>
        </w:rPr>
        <w:t>Vedlegg 1</w:t>
      </w:r>
      <w:r w:rsidRPr="006853AA">
        <w:t xml:space="preserve">: Førespurnadsbrev og levere dette saman med førespurnaden. Tilbydar kan også nytte elektronisk signatur som tilfredsstiller krava til </w:t>
      </w:r>
      <w:proofErr w:type="spellStart"/>
      <w:r w:rsidRPr="006853AA">
        <w:t>eID</w:t>
      </w:r>
      <w:proofErr w:type="spellEnd"/>
      <w:r w:rsidRPr="006853AA">
        <w:t>-ordning i forskrift 21. november 2019 nr. 1578 om s</w:t>
      </w:r>
      <w:r w:rsidR="006D5E06">
        <w:t>jøl</w:t>
      </w:r>
      <w:r w:rsidRPr="006853AA">
        <w:t>v</w:t>
      </w:r>
      <w:r w:rsidRPr="006D5E06">
        <w:t>deklarasjon av ordning</w:t>
      </w:r>
      <w:r w:rsidR="00515C62" w:rsidRPr="006853AA">
        <w:t>a</w:t>
      </w:r>
      <w:r w:rsidRPr="006853AA">
        <w:t>r for elektronisk identifikasjon § 3 og er oppført på publisert liste i samsvar til § 13 første ledd i denne forskrifta.</w:t>
      </w:r>
    </w:p>
    <w:p w14:paraId="4A41C9E5" w14:textId="77777777" w:rsidR="00C20156" w:rsidRPr="006853AA" w:rsidRDefault="00C20156" w:rsidP="00C20156"/>
    <w:p w14:paraId="58EB4289" w14:textId="77777777" w:rsidR="00C20156" w:rsidRPr="006853AA" w:rsidRDefault="00C20156" w:rsidP="00C20156">
      <w:r w:rsidRPr="006853AA">
        <w:t>Interesserte leverandørar vert oppmoda om å gjere seg kjent med TendSign i god tid før innleveringsfristen</w:t>
      </w:r>
      <w:r w:rsidR="00DE481F" w:rsidRPr="006853AA">
        <w:t xml:space="preserve"> </w:t>
      </w:r>
      <w:r w:rsidR="00E765C9" w:rsidRPr="006853AA">
        <w:t>for førespurnaden</w:t>
      </w:r>
      <w:r w:rsidRPr="006853AA">
        <w:t>. Brukarstøtte er tilgjengeleg på startsida på din leverandørkonto i TendSign. Her kan du både kontakte support og finne manual for korrekt bruk.</w:t>
      </w:r>
    </w:p>
    <w:p w14:paraId="546474A2" w14:textId="77777777" w:rsidR="00C20156" w:rsidRPr="006853AA" w:rsidRDefault="00C20156" w:rsidP="00C20156"/>
    <w:p w14:paraId="2CDB5626" w14:textId="77777777" w:rsidR="00C20156" w:rsidRPr="006853AA" w:rsidRDefault="00C20156" w:rsidP="00C20156">
      <w:pPr>
        <w:tabs>
          <w:tab w:val="left" w:pos="2835"/>
        </w:tabs>
        <w:spacing w:line="240" w:lineRule="auto"/>
        <w:ind w:right="0"/>
        <w:rPr>
          <w:szCs w:val="24"/>
          <w:u w:val="single"/>
        </w:rPr>
      </w:pPr>
      <w:r w:rsidRPr="006853AA">
        <w:rPr>
          <w:szCs w:val="24"/>
        </w:rPr>
        <w:t xml:space="preserve">Vi tilrår alle leverandørar som nyttar spamstyringssystem å leggje inn følgjande e-postadresser i lista over pålitelege avsendarar: </w:t>
      </w:r>
      <w:hyperlink r:id="rId23" w:tgtFrame="_blank" w:history="1">
        <w:r w:rsidRPr="006853AA">
          <w:rPr>
            <w:rFonts w:cs="Arial"/>
            <w:sz w:val="23"/>
            <w:szCs w:val="23"/>
            <w:u w:val="single"/>
          </w:rPr>
          <w:t>support.tendsign@mercell.com</w:t>
        </w:r>
      </w:hyperlink>
      <w:r w:rsidRPr="006853AA">
        <w:rPr>
          <w:rFonts w:cs="Arial"/>
          <w:sz w:val="18"/>
          <w:szCs w:val="18"/>
        </w:rPr>
        <w:t xml:space="preserve">, </w:t>
      </w:r>
      <w:hyperlink r:id="rId24" w:tgtFrame="_blank" w:history="1">
        <w:r w:rsidRPr="006853AA">
          <w:rPr>
            <w:rFonts w:cs="Arial"/>
            <w:sz w:val="23"/>
            <w:szCs w:val="23"/>
            <w:u w:val="single"/>
          </w:rPr>
          <w:t>noreply.commerce@mercell.com</w:t>
        </w:r>
      </w:hyperlink>
      <w:r w:rsidRPr="006853AA">
        <w:rPr>
          <w:szCs w:val="24"/>
        </w:rPr>
        <w:t xml:space="preserve"> og </w:t>
      </w:r>
      <w:hyperlink r:id="rId25" w:tgtFrame="_blank" w:history="1">
        <w:r w:rsidRPr="006853AA">
          <w:rPr>
            <w:rFonts w:cs="Arial"/>
            <w:sz w:val="23"/>
            <w:szCs w:val="23"/>
            <w:u w:val="single"/>
          </w:rPr>
          <w:t>noreply.commerce@mailinfo.mercell.com</w:t>
        </w:r>
      </w:hyperlink>
      <w:r w:rsidRPr="006853AA">
        <w:rPr>
          <w:rFonts w:cs="Arial"/>
          <w:sz w:val="18"/>
          <w:szCs w:val="18"/>
        </w:rPr>
        <w:t>.</w:t>
      </w:r>
    </w:p>
    <w:p w14:paraId="7584CDD6" w14:textId="77777777" w:rsidR="00C20156" w:rsidRPr="006853AA" w:rsidRDefault="00C20156" w:rsidP="00C20156"/>
    <w:p w14:paraId="02D98960" w14:textId="77777777" w:rsidR="00C20156" w:rsidRPr="006853AA" w:rsidRDefault="00C20156" w:rsidP="00C20156">
      <w:r w:rsidRPr="006853AA">
        <w:t xml:space="preserve">MERK at tilbod ikkje er sendt inn før du har mottatt stadfesting på dette i innleveringsprosessen og på e-post. </w:t>
      </w:r>
    </w:p>
    <w:p w14:paraId="4971E40F" w14:textId="77777777" w:rsidR="006E3110" w:rsidRPr="006853AA" w:rsidRDefault="006E3110" w:rsidP="00C20156"/>
    <w:p w14:paraId="6C2E0CF4" w14:textId="77777777" w:rsidR="00475B90" w:rsidRPr="006853AA" w:rsidRDefault="00475B90">
      <w:pPr>
        <w:spacing w:line="240" w:lineRule="auto"/>
        <w:ind w:right="0"/>
        <w:rPr>
          <w:rFonts w:ascii="Roboto Slab" w:hAnsi="Roboto Slab"/>
          <w:sz w:val="28"/>
          <w:szCs w:val="40"/>
        </w:rPr>
      </w:pPr>
      <w:r w:rsidRPr="006853AA">
        <w:br w:type="page"/>
      </w:r>
    </w:p>
    <w:p w14:paraId="6E77DA73" w14:textId="65CFB3B5" w:rsidR="00C20156" w:rsidRPr="006D5E06" w:rsidRDefault="00C20156" w:rsidP="00C20156">
      <w:pPr>
        <w:pStyle w:val="Overskrift2"/>
      </w:pPr>
      <w:bookmarkStart w:id="37" w:name="_Toc232070961"/>
      <w:r w:rsidRPr="006853AA">
        <w:lastRenderedPageBreak/>
        <w:t>Utforming av førespurnaden</w:t>
      </w:r>
      <w:bookmarkEnd w:id="37"/>
    </w:p>
    <w:p w14:paraId="07045EED" w14:textId="4285D9E8" w:rsidR="00C20156" w:rsidRPr="006853AA" w:rsidRDefault="00C20156" w:rsidP="00C20156">
      <w:r w:rsidRPr="006853AA">
        <w:t>Tilbydar er sjølv ansvarleg for at alle spørsmål, krav og avklaringspunkt er svara på og dokumenterte i førespurnaden. Førespurnaden skal leverast på norsk.</w:t>
      </w:r>
    </w:p>
    <w:p w14:paraId="4DBA58ED" w14:textId="77777777" w:rsidR="00C20156" w:rsidRPr="006853AA" w:rsidRDefault="00C20156" w:rsidP="00C20156"/>
    <w:p w14:paraId="66E92550" w14:textId="14E90F60" w:rsidR="00DC753E" w:rsidRPr="006853AA" w:rsidRDefault="00C20156" w:rsidP="007C01DB">
      <w:r w:rsidRPr="006853AA">
        <w:t>For å sikre alle tilbydarane likehandsaming, er det viktig at alle innkomne førespurnader har lik struktur. Filnamnet bør merkast med riktig punktnummer frå tabellen under. Førespurnaden bør utformast i samsvar med den disposisjonen som følgjer under.</w:t>
      </w:r>
    </w:p>
    <w:p w14:paraId="2FD345EF" w14:textId="76E2AE90" w:rsidR="009757E9" w:rsidRPr="006853AA" w:rsidRDefault="009757E9">
      <w:pPr>
        <w:spacing w:line="240" w:lineRule="auto"/>
        <w:ind w:right="0"/>
      </w:pP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417"/>
      </w:tblGrid>
      <w:tr w:rsidR="009757E9" w:rsidRPr="006853AA" w14:paraId="27637AF7" w14:textId="77777777" w:rsidTr="009D5E2B">
        <w:trPr>
          <w:trHeight w:val="268"/>
        </w:trPr>
        <w:tc>
          <w:tcPr>
            <w:tcW w:w="1506" w:type="dxa"/>
            <w:shd w:val="clear" w:color="auto" w:fill="D9D9D9"/>
          </w:tcPr>
          <w:p w14:paraId="390D1057" w14:textId="77777777" w:rsidR="009757E9" w:rsidRPr="006853AA" w:rsidRDefault="009757E9" w:rsidP="00E33EA7">
            <w:pPr>
              <w:spacing w:line="240" w:lineRule="auto"/>
              <w:ind w:right="0"/>
              <w:rPr>
                <w:rFonts w:cs="Arial"/>
                <w:bCs/>
              </w:rPr>
            </w:pPr>
            <w:r w:rsidRPr="006853AA">
              <w:rPr>
                <w:rFonts w:cs="Arial"/>
                <w:bCs/>
              </w:rPr>
              <w:t>Punkt nr</w:t>
            </w:r>
          </w:p>
        </w:tc>
        <w:tc>
          <w:tcPr>
            <w:tcW w:w="7417" w:type="dxa"/>
            <w:shd w:val="clear" w:color="auto" w:fill="D9D9D9"/>
          </w:tcPr>
          <w:p w14:paraId="45389972" w14:textId="77777777" w:rsidR="009757E9" w:rsidRPr="006853AA" w:rsidRDefault="009757E9" w:rsidP="00E33EA7">
            <w:pPr>
              <w:spacing w:line="240" w:lineRule="auto"/>
              <w:ind w:right="0"/>
              <w:rPr>
                <w:rFonts w:cs="Arial"/>
                <w:bCs/>
              </w:rPr>
            </w:pPr>
            <w:r w:rsidRPr="006853AA">
              <w:rPr>
                <w:rFonts w:cs="Arial"/>
                <w:bCs/>
              </w:rPr>
              <w:t>Dokument</w:t>
            </w:r>
          </w:p>
        </w:tc>
      </w:tr>
      <w:tr w:rsidR="009757E9" w:rsidRPr="006853AA" w14:paraId="4F0DBFBA" w14:textId="77777777" w:rsidTr="009D5E2B">
        <w:trPr>
          <w:trHeight w:val="550"/>
        </w:trPr>
        <w:tc>
          <w:tcPr>
            <w:tcW w:w="1506" w:type="dxa"/>
          </w:tcPr>
          <w:p w14:paraId="2E711353" w14:textId="77777777" w:rsidR="009757E9" w:rsidRPr="006853AA" w:rsidRDefault="009757E9" w:rsidP="00E33EA7">
            <w:pPr>
              <w:spacing w:line="240" w:lineRule="auto"/>
              <w:ind w:right="0"/>
              <w:rPr>
                <w:rFonts w:cs="Arial"/>
              </w:rPr>
            </w:pPr>
            <w:r w:rsidRPr="006853AA">
              <w:rPr>
                <w:rFonts w:cs="Arial"/>
              </w:rPr>
              <w:t>1.1</w:t>
            </w:r>
          </w:p>
        </w:tc>
        <w:tc>
          <w:tcPr>
            <w:tcW w:w="7417" w:type="dxa"/>
          </w:tcPr>
          <w:p w14:paraId="129539F2" w14:textId="77777777" w:rsidR="009757E9" w:rsidRPr="006853AA" w:rsidRDefault="009757E9" w:rsidP="00E33EA7">
            <w:pPr>
              <w:spacing w:line="240" w:lineRule="auto"/>
              <w:ind w:right="0"/>
              <w:rPr>
                <w:rFonts w:cs="Arial"/>
              </w:rPr>
            </w:pPr>
            <w:r w:rsidRPr="006853AA">
              <w:rPr>
                <w:rFonts w:cs="Arial"/>
                <w:b/>
                <w:bCs/>
              </w:rPr>
              <w:t>Vedlegg 1</w:t>
            </w:r>
            <w:r w:rsidRPr="006853AA">
              <w:rPr>
                <w:rFonts w:cs="Arial"/>
              </w:rPr>
              <w:t xml:space="preserve">: Førespurnadsbrev </w:t>
            </w:r>
          </w:p>
          <w:p w14:paraId="42FF1678" w14:textId="77777777" w:rsidR="009D5E2B" w:rsidRPr="006853AA" w:rsidRDefault="009D5E2B" w:rsidP="00E33EA7">
            <w:pPr>
              <w:spacing w:line="240" w:lineRule="auto"/>
              <w:ind w:right="0"/>
              <w:rPr>
                <w:rFonts w:cs="Arial"/>
              </w:rPr>
            </w:pPr>
          </w:p>
        </w:tc>
      </w:tr>
      <w:tr w:rsidR="009757E9" w:rsidRPr="006853AA" w14:paraId="43B7AF71" w14:textId="77777777" w:rsidTr="009D5E2B">
        <w:trPr>
          <w:trHeight w:val="818"/>
        </w:trPr>
        <w:tc>
          <w:tcPr>
            <w:tcW w:w="1506" w:type="dxa"/>
          </w:tcPr>
          <w:p w14:paraId="5D811D02" w14:textId="77777777" w:rsidR="009757E9" w:rsidRPr="006853AA" w:rsidRDefault="009757E9" w:rsidP="00E33EA7">
            <w:pPr>
              <w:spacing w:line="240" w:lineRule="auto"/>
              <w:ind w:right="0"/>
              <w:rPr>
                <w:rFonts w:cs="Arial"/>
              </w:rPr>
            </w:pPr>
            <w:r w:rsidRPr="006853AA">
              <w:rPr>
                <w:rFonts w:cs="Arial"/>
              </w:rPr>
              <w:t>1.2</w:t>
            </w:r>
          </w:p>
        </w:tc>
        <w:tc>
          <w:tcPr>
            <w:tcW w:w="7417" w:type="dxa"/>
          </w:tcPr>
          <w:p w14:paraId="6E2CAD1D" w14:textId="77777777" w:rsidR="009757E9" w:rsidRPr="006853AA" w:rsidRDefault="009757E9" w:rsidP="00E33EA7">
            <w:pPr>
              <w:spacing w:line="240" w:lineRule="auto"/>
              <w:ind w:right="0"/>
              <w:rPr>
                <w:rFonts w:cs="Arial"/>
              </w:rPr>
            </w:pPr>
            <w:r w:rsidRPr="006853AA">
              <w:rPr>
                <w:rFonts w:cs="Arial"/>
                <w:b/>
                <w:bCs/>
              </w:rPr>
              <w:t>Vedlegg 2</w:t>
            </w:r>
            <w:r w:rsidRPr="006853AA">
              <w:rPr>
                <w:rFonts w:cs="Arial"/>
              </w:rPr>
              <w:t>: Teiepliktige opplysningar og eigenerklæring om bortfall av teieplikt knytt til tilbod</w:t>
            </w:r>
          </w:p>
          <w:p w14:paraId="3D42B8C8" w14:textId="77777777" w:rsidR="009D5E2B" w:rsidRPr="006853AA" w:rsidRDefault="009D5E2B" w:rsidP="00E33EA7">
            <w:pPr>
              <w:spacing w:line="240" w:lineRule="auto"/>
              <w:ind w:right="0"/>
              <w:rPr>
                <w:rFonts w:cs="Arial"/>
              </w:rPr>
            </w:pPr>
          </w:p>
        </w:tc>
      </w:tr>
      <w:tr w:rsidR="009757E9" w:rsidRPr="006853AA" w14:paraId="7A507589" w14:textId="77777777" w:rsidTr="009D5E2B">
        <w:trPr>
          <w:trHeight w:val="536"/>
        </w:trPr>
        <w:tc>
          <w:tcPr>
            <w:tcW w:w="1506" w:type="dxa"/>
          </w:tcPr>
          <w:p w14:paraId="78D25345" w14:textId="77777777" w:rsidR="009757E9" w:rsidRPr="006853AA" w:rsidRDefault="009757E9" w:rsidP="00E33EA7">
            <w:pPr>
              <w:spacing w:line="240" w:lineRule="auto"/>
              <w:ind w:right="0"/>
              <w:rPr>
                <w:rFonts w:cs="Arial"/>
              </w:rPr>
            </w:pPr>
            <w:r w:rsidRPr="006853AA">
              <w:rPr>
                <w:rFonts w:cs="Arial"/>
              </w:rPr>
              <w:t>1.3</w:t>
            </w:r>
          </w:p>
        </w:tc>
        <w:tc>
          <w:tcPr>
            <w:tcW w:w="7417" w:type="dxa"/>
          </w:tcPr>
          <w:p w14:paraId="32489369" w14:textId="77777777" w:rsidR="009757E9" w:rsidRPr="006853AA" w:rsidRDefault="009757E9" w:rsidP="00E33EA7">
            <w:pPr>
              <w:spacing w:line="240" w:lineRule="auto"/>
              <w:ind w:right="0"/>
              <w:rPr>
                <w:rFonts w:cs="Arial"/>
              </w:rPr>
            </w:pPr>
            <w:r w:rsidRPr="006853AA">
              <w:rPr>
                <w:rFonts w:cs="Arial"/>
                <w:b/>
                <w:bCs/>
              </w:rPr>
              <w:t>Vedlegg 3</w:t>
            </w:r>
            <w:r w:rsidRPr="006853AA">
              <w:rPr>
                <w:rFonts w:cs="Arial"/>
              </w:rPr>
              <w:t xml:space="preserve">: Forpliktingserklæring </w:t>
            </w:r>
          </w:p>
          <w:p w14:paraId="37D17A60" w14:textId="77777777" w:rsidR="009D5E2B" w:rsidRPr="006853AA" w:rsidRDefault="009D5E2B" w:rsidP="00E33EA7">
            <w:pPr>
              <w:spacing w:line="240" w:lineRule="auto"/>
              <w:ind w:right="0"/>
              <w:rPr>
                <w:rFonts w:cs="Arial"/>
              </w:rPr>
            </w:pPr>
          </w:p>
        </w:tc>
      </w:tr>
      <w:tr w:rsidR="009757E9" w:rsidRPr="006853AA" w14:paraId="09F078DD" w14:textId="77777777" w:rsidTr="009D5E2B">
        <w:trPr>
          <w:trHeight w:val="1101"/>
        </w:trPr>
        <w:tc>
          <w:tcPr>
            <w:tcW w:w="1506" w:type="dxa"/>
          </w:tcPr>
          <w:p w14:paraId="7BB9FF9A" w14:textId="77777777" w:rsidR="009757E9" w:rsidRPr="006853AA" w:rsidRDefault="009757E9" w:rsidP="00E33EA7">
            <w:pPr>
              <w:spacing w:line="240" w:lineRule="auto"/>
              <w:ind w:right="0"/>
              <w:rPr>
                <w:rFonts w:cs="Arial"/>
              </w:rPr>
            </w:pPr>
            <w:r w:rsidRPr="006853AA">
              <w:rPr>
                <w:rFonts w:cs="Arial"/>
              </w:rPr>
              <w:t>1.4</w:t>
            </w:r>
          </w:p>
        </w:tc>
        <w:tc>
          <w:tcPr>
            <w:tcW w:w="7417" w:type="dxa"/>
          </w:tcPr>
          <w:p w14:paraId="524732D9" w14:textId="77777777" w:rsidR="009757E9" w:rsidRPr="006853AA" w:rsidRDefault="009757E9" w:rsidP="00E33EA7">
            <w:pPr>
              <w:spacing w:line="240" w:lineRule="auto"/>
              <w:ind w:right="0"/>
              <w:rPr>
                <w:rFonts w:cs="Arial"/>
              </w:rPr>
            </w:pPr>
            <w:r w:rsidRPr="006853AA">
              <w:rPr>
                <w:rFonts w:cs="Arial"/>
                <w:b/>
                <w:bCs/>
              </w:rPr>
              <w:t>ESPD</w:t>
            </w:r>
            <w:r w:rsidRPr="006853AA">
              <w:rPr>
                <w:rFonts w:cs="Arial"/>
              </w:rPr>
              <w:t xml:space="preserve">-eigenerklæringsskjemaet for leverandør (separat </w:t>
            </w:r>
            <w:r w:rsidRPr="006853AA">
              <w:rPr>
                <w:rFonts w:cs="Arial"/>
                <w:b/>
                <w:bCs/>
              </w:rPr>
              <w:t>elektronisk skjema</w:t>
            </w:r>
            <w:r w:rsidRPr="006853AA">
              <w:rPr>
                <w:rFonts w:cs="Arial"/>
              </w:rPr>
              <w:t>) og eventuelt underleverandør(ar).</w:t>
            </w:r>
            <w:r w:rsidRPr="006853AA">
              <w:t xml:space="preserve"> </w:t>
            </w:r>
            <w:r w:rsidR="009D5E2B" w:rsidRPr="006853AA">
              <w:t>(</w:t>
            </w:r>
            <w:r w:rsidRPr="006853AA">
              <w:rPr>
                <w:rFonts w:cs="Arial"/>
                <w:i/>
                <w:iCs/>
              </w:rPr>
              <w:t>Dersom det blir fylt ut elektronisk skjema i TendSign så er det ikkje nødvendig å levera ESPD i PDF-format</w:t>
            </w:r>
            <w:r w:rsidR="009D5E2B" w:rsidRPr="006853AA">
              <w:rPr>
                <w:rFonts w:cs="Arial"/>
              </w:rPr>
              <w:t>)</w:t>
            </w:r>
            <w:r w:rsidRPr="006853AA">
              <w:rPr>
                <w:rFonts w:cs="Arial"/>
              </w:rPr>
              <w:t>.</w:t>
            </w:r>
          </w:p>
          <w:p w14:paraId="298FBA72" w14:textId="0FEC49A0" w:rsidR="009D5E2B" w:rsidRPr="006853AA" w:rsidRDefault="009D5E2B" w:rsidP="00E33EA7">
            <w:pPr>
              <w:spacing w:line="240" w:lineRule="auto"/>
              <w:ind w:right="0"/>
              <w:rPr>
                <w:rFonts w:cs="Arial"/>
              </w:rPr>
            </w:pPr>
          </w:p>
        </w:tc>
      </w:tr>
      <w:tr w:rsidR="009757E9" w:rsidRPr="006853AA" w14:paraId="100A732A" w14:textId="77777777" w:rsidTr="009D5E2B">
        <w:trPr>
          <w:trHeight w:val="550"/>
        </w:trPr>
        <w:tc>
          <w:tcPr>
            <w:tcW w:w="1506" w:type="dxa"/>
          </w:tcPr>
          <w:p w14:paraId="69597AC4" w14:textId="77777777" w:rsidR="009757E9" w:rsidRPr="006853AA" w:rsidRDefault="009757E9" w:rsidP="00E33EA7">
            <w:pPr>
              <w:spacing w:line="240" w:lineRule="auto"/>
              <w:ind w:right="0"/>
              <w:rPr>
                <w:rFonts w:cs="Arial"/>
              </w:rPr>
            </w:pPr>
            <w:r w:rsidRPr="006853AA">
              <w:rPr>
                <w:rFonts w:cs="Arial"/>
              </w:rPr>
              <w:t>1.5</w:t>
            </w:r>
          </w:p>
        </w:tc>
        <w:tc>
          <w:tcPr>
            <w:tcW w:w="7417" w:type="dxa"/>
          </w:tcPr>
          <w:p w14:paraId="0B4C98CE" w14:textId="77777777" w:rsidR="009757E9" w:rsidRPr="006853AA" w:rsidRDefault="009757E9" w:rsidP="00E33EA7">
            <w:pPr>
              <w:spacing w:line="240" w:lineRule="auto"/>
              <w:ind w:right="0"/>
            </w:pPr>
            <w:r w:rsidRPr="006853AA">
              <w:rPr>
                <w:rFonts w:cs="Arial"/>
                <w:b/>
                <w:bCs/>
              </w:rPr>
              <w:t>Firmaattest</w:t>
            </w:r>
            <w:r w:rsidRPr="006853AA">
              <w:rPr>
                <w:rFonts w:cs="Arial"/>
              </w:rPr>
              <w:t xml:space="preserve">, om nødvendig, sjå </w:t>
            </w:r>
            <w:hyperlink w:anchor="_Leverandøren_si_organisatoriske" w:history="1">
              <w:r w:rsidRPr="006853AA">
                <w:rPr>
                  <w:rStyle w:val="Hyperkobling"/>
                  <w:rFonts w:cs="Arial"/>
                </w:rPr>
                <w:t>punkt 3.3</w:t>
              </w:r>
            </w:hyperlink>
          </w:p>
          <w:p w14:paraId="28C7B228" w14:textId="77777777" w:rsidR="009D5E2B" w:rsidRPr="006853AA" w:rsidRDefault="009D5E2B" w:rsidP="00E33EA7">
            <w:pPr>
              <w:spacing w:line="240" w:lineRule="auto"/>
              <w:ind w:right="0"/>
              <w:rPr>
                <w:rFonts w:cs="Arial"/>
              </w:rPr>
            </w:pPr>
          </w:p>
        </w:tc>
      </w:tr>
      <w:tr w:rsidR="009757E9" w:rsidRPr="006853AA" w14:paraId="27056672" w14:textId="77777777" w:rsidTr="009D5E2B">
        <w:trPr>
          <w:trHeight w:val="536"/>
        </w:trPr>
        <w:tc>
          <w:tcPr>
            <w:tcW w:w="1506" w:type="dxa"/>
          </w:tcPr>
          <w:p w14:paraId="7BF0C26F" w14:textId="77777777" w:rsidR="009757E9" w:rsidRPr="006853AA" w:rsidRDefault="009757E9" w:rsidP="00E33EA7">
            <w:pPr>
              <w:spacing w:line="240" w:lineRule="auto"/>
              <w:ind w:right="0"/>
              <w:rPr>
                <w:rFonts w:cs="Arial"/>
              </w:rPr>
            </w:pPr>
            <w:r w:rsidRPr="006853AA">
              <w:rPr>
                <w:rFonts w:cs="Arial"/>
              </w:rPr>
              <w:t>1.6</w:t>
            </w:r>
          </w:p>
        </w:tc>
        <w:tc>
          <w:tcPr>
            <w:tcW w:w="7417" w:type="dxa"/>
          </w:tcPr>
          <w:p w14:paraId="433C7B84" w14:textId="77777777" w:rsidR="009757E9" w:rsidRPr="006853AA" w:rsidRDefault="009757E9" w:rsidP="00E33EA7">
            <w:pPr>
              <w:spacing w:line="240" w:lineRule="auto"/>
              <w:ind w:right="0"/>
              <w:rPr>
                <w:rFonts w:cs="Arial"/>
              </w:rPr>
            </w:pPr>
            <w:r w:rsidRPr="006853AA">
              <w:rPr>
                <w:rFonts w:cs="Arial"/>
                <w:b/>
                <w:bCs/>
              </w:rPr>
              <w:t>Vedlegg 4</w:t>
            </w:r>
            <w:r w:rsidRPr="006853AA">
              <w:rPr>
                <w:rFonts w:cs="Arial"/>
              </w:rPr>
              <w:t>: Referanseskjema</w:t>
            </w:r>
          </w:p>
          <w:p w14:paraId="5E6014A8" w14:textId="77777777" w:rsidR="009D5E2B" w:rsidRPr="006853AA" w:rsidRDefault="009D5E2B" w:rsidP="00E33EA7">
            <w:pPr>
              <w:spacing w:line="240" w:lineRule="auto"/>
              <w:ind w:right="0"/>
              <w:rPr>
                <w:rFonts w:cs="Arial"/>
              </w:rPr>
            </w:pPr>
          </w:p>
        </w:tc>
      </w:tr>
      <w:tr w:rsidR="009757E9" w:rsidRPr="006853AA" w14:paraId="23463493" w14:textId="77777777" w:rsidTr="009D5E2B">
        <w:trPr>
          <w:trHeight w:val="268"/>
        </w:trPr>
        <w:tc>
          <w:tcPr>
            <w:tcW w:w="1506" w:type="dxa"/>
          </w:tcPr>
          <w:p w14:paraId="1537EF18" w14:textId="714FB53C" w:rsidR="009757E9" w:rsidRPr="006853AA" w:rsidRDefault="009757E9" w:rsidP="00E33EA7">
            <w:pPr>
              <w:spacing w:line="240" w:lineRule="auto"/>
              <w:ind w:right="0"/>
              <w:rPr>
                <w:rFonts w:cs="Arial"/>
              </w:rPr>
            </w:pPr>
          </w:p>
        </w:tc>
        <w:tc>
          <w:tcPr>
            <w:tcW w:w="7417" w:type="dxa"/>
          </w:tcPr>
          <w:p w14:paraId="25E3A1D9" w14:textId="5E252A9E" w:rsidR="009757E9" w:rsidRPr="006853AA" w:rsidRDefault="006D6D17" w:rsidP="00E33EA7">
            <w:pPr>
              <w:spacing w:line="240" w:lineRule="auto"/>
              <w:ind w:right="0"/>
              <w:rPr>
                <w:rFonts w:cs="Arial"/>
              </w:rPr>
            </w:pPr>
            <w:r w:rsidRPr="006853AA">
              <w:rPr>
                <w:rFonts w:cs="Arial"/>
              </w:rPr>
              <w:t xml:space="preserve">Dokumentasjon av kvalifikasjonskriterium som også er </w:t>
            </w:r>
            <w:r w:rsidRPr="006853AA">
              <w:rPr>
                <w:rFonts w:cs="Arial"/>
                <w:b/>
                <w:bCs/>
              </w:rPr>
              <w:t>utvalskriterium</w:t>
            </w:r>
            <w:r w:rsidRPr="006853AA">
              <w:rPr>
                <w:rFonts w:cs="Arial"/>
              </w:rPr>
              <w:t xml:space="preserve">, skal leverast saman med førespurnaden, jf. Pkt. </w:t>
            </w:r>
            <w:r w:rsidR="00171ED6" w:rsidRPr="006853AA">
              <w:rPr>
                <w:rFonts w:cs="Arial"/>
              </w:rPr>
              <w:t>4</w:t>
            </w:r>
          </w:p>
          <w:p w14:paraId="1DDC30BB" w14:textId="2A2499B5" w:rsidR="006D6D17" w:rsidRPr="006853AA" w:rsidRDefault="006D6D17" w:rsidP="00E33EA7">
            <w:pPr>
              <w:spacing w:line="240" w:lineRule="auto"/>
              <w:ind w:right="0"/>
              <w:rPr>
                <w:rFonts w:cs="Arial"/>
              </w:rPr>
            </w:pPr>
          </w:p>
        </w:tc>
      </w:tr>
      <w:tr w:rsidR="00BD049A" w:rsidRPr="006853AA" w14:paraId="32A0C8BD" w14:textId="77777777" w:rsidTr="009D5E2B">
        <w:trPr>
          <w:trHeight w:val="268"/>
        </w:trPr>
        <w:tc>
          <w:tcPr>
            <w:tcW w:w="1506" w:type="dxa"/>
          </w:tcPr>
          <w:p w14:paraId="138017D7" w14:textId="69BAC050" w:rsidR="00BD049A" w:rsidRPr="006853AA" w:rsidRDefault="00BD049A" w:rsidP="00E33EA7">
            <w:pPr>
              <w:spacing w:line="240" w:lineRule="auto"/>
              <w:ind w:right="0"/>
              <w:rPr>
                <w:rFonts w:cs="Arial"/>
              </w:rPr>
            </w:pPr>
            <w:r w:rsidRPr="006853AA">
              <w:rPr>
                <w:rFonts w:cs="Arial"/>
              </w:rPr>
              <w:t>1.7</w:t>
            </w:r>
          </w:p>
        </w:tc>
        <w:tc>
          <w:tcPr>
            <w:tcW w:w="7417" w:type="dxa"/>
          </w:tcPr>
          <w:p w14:paraId="6E35DAE4" w14:textId="1EF5C2AF" w:rsidR="00BD049A" w:rsidRPr="006853AA" w:rsidRDefault="00BD049A" w:rsidP="00BD049A">
            <w:pPr>
              <w:spacing w:line="240" w:lineRule="auto"/>
              <w:ind w:right="0"/>
              <w:rPr>
                <w:rFonts w:cs="Arial"/>
              </w:rPr>
            </w:pPr>
            <w:r w:rsidRPr="006853AA">
              <w:rPr>
                <w:rFonts w:cs="Arial"/>
              </w:rPr>
              <w:t>Sladda versjon av søknad</w:t>
            </w:r>
            <w:r w:rsidR="009A2A48" w:rsidRPr="006853AA">
              <w:rPr>
                <w:rFonts w:cs="Arial"/>
              </w:rPr>
              <w:t xml:space="preserve"> </w:t>
            </w:r>
            <w:r w:rsidR="000A69F5" w:rsidRPr="006853AA">
              <w:rPr>
                <w:rFonts w:cs="Arial"/>
              </w:rPr>
              <w:t xml:space="preserve"> </w:t>
            </w:r>
            <w:r w:rsidRPr="006853AA">
              <w:rPr>
                <w:rFonts w:cs="Arial"/>
              </w:rPr>
              <w:t xml:space="preserve">    </w:t>
            </w:r>
          </w:p>
          <w:p w14:paraId="341F5F89" w14:textId="77777777" w:rsidR="00BD049A" w:rsidRPr="006853AA" w:rsidRDefault="00BD049A" w:rsidP="00E33EA7">
            <w:pPr>
              <w:spacing w:line="240" w:lineRule="auto"/>
              <w:ind w:right="0"/>
              <w:rPr>
                <w:rFonts w:cs="Arial"/>
              </w:rPr>
            </w:pPr>
          </w:p>
        </w:tc>
      </w:tr>
    </w:tbl>
    <w:p w14:paraId="1AC2AA54" w14:textId="77777777" w:rsidR="009757E9" w:rsidRPr="006853AA" w:rsidRDefault="009757E9" w:rsidP="007C01DB"/>
    <w:p w14:paraId="7D652CB9" w14:textId="77777777" w:rsidR="00F573EF" w:rsidRPr="006853AA" w:rsidRDefault="00F573EF">
      <w:pPr>
        <w:spacing w:line="240" w:lineRule="auto"/>
        <w:ind w:right="0"/>
      </w:pPr>
    </w:p>
    <w:p w14:paraId="7E9F8B02" w14:textId="77777777" w:rsidR="00F573EF" w:rsidRPr="006853AA" w:rsidRDefault="00F573EF">
      <w:pPr>
        <w:spacing w:line="240" w:lineRule="auto"/>
        <w:ind w:right="0"/>
      </w:pPr>
    </w:p>
    <w:p w14:paraId="58CDC07B" w14:textId="2D71B7A9" w:rsidR="00F573EF" w:rsidRPr="006853AA" w:rsidRDefault="00F573EF">
      <w:pPr>
        <w:spacing w:line="240" w:lineRule="auto"/>
        <w:ind w:right="0"/>
        <w:rPr>
          <w:rFonts w:ascii="Roboto Slab" w:hAnsi="Roboto Slab"/>
          <w:caps/>
          <w:sz w:val="32"/>
          <w:szCs w:val="60"/>
        </w:rPr>
      </w:pPr>
      <w:r w:rsidRPr="006853AA">
        <w:br w:type="page"/>
      </w:r>
    </w:p>
    <w:p w14:paraId="049D655F" w14:textId="77777777" w:rsidR="000F2728" w:rsidRPr="006853AA" w:rsidRDefault="000F2728" w:rsidP="000F2728">
      <w:pPr>
        <w:pStyle w:val="Overskrift1"/>
      </w:pPr>
      <w:bookmarkStart w:id="38" w:name="_Toc217039379"/>
      <w:bookmarkStart w:id="39" w:name="_Toc232070962"/>
      <w:r w:rsidRPr="006853AA">
        <w:lastRenderedPageBreak/>
        <w:t>Konkurransefase</w:t>
      </w:r>
      <w:bookmarkEnd w:id="38"/>
      <w:bookmarkEnd w:id="39"/>
    </w:p>
    <w:p w14:paraId="47855F48" w14:textId="1A210CC4" w:rsidR="006947FD" w:rsidRPr="006853AA" w:rsidRDefault="003E1391" w:rsidP="000F2728">
      <w:pPr>
        <w:pStyle w:val="Overskrift2"/>
      </w:pPr>
      <w:bookmarkStart w:id="40" w:name="_Toc232070963"/>
      <w:r w:rsidRPr="006853AA">
        <w:t>Tildelingskriterium</w:t>
      </w:r>
      <w:bookmarkEnd w:id="40"/>
    </w:p>
    <w:p w14:paraId="095F9183" w14:textId="4C3E721C" w:rsidR="006947FD" w:rsidRPr="006853AA" w:rsidRDefault="00C41518" w:rsidP="006947FD">
      <w:pPr>
        <w:spacing w:line="240" w:lineRule="auto"/>
        <w:ind w:right="0"/>
        <w:rPr>
          <w:szCs w:val="24"/>
        </w:rPr>
      </w:pPr>
      <w:r w:rsidRPr="006853AA">
        <w:rPr>
          <w:szCs w:val="24"/>
        </w:rPr>
        <w:t>T</w:t>
      </w:r>
      <w:r w:rsidR="006947FD" w:rsidRPr="006853AA">
        <w:rPr>
          <w:szCs w:val="24"/>
        </w:rPr>
        <w:t xml:space="preserve">ildelinga skjer på grunnlag av kva for tilbod har det beste forholdet mellom </w:t>
      </w:r>
      <w:r w:rsidR="004E1748" w:rsidRPr="006853AA">
        <w:rPr>
          <w:szCs w:val="24"/>
        </w:rPr>
        <w:t>pris</w:t>
      </w:r>
      <w:r w:rsidR="006947FD" w:rsidRPr="006853AA">
        <w:rPr>
          <w:szCs w:val="24"/>
        </w:rPr>
        <w:t xml:space="preserve"> og kvalitet, basert på desse kriteri</w:t>
      </w:r>
      <w:r w:rsidR="0022732E" w:rsidRPr="006853AA">
        <w:rPr>
          <w:szCs w:val="24"/>
        </w:rPr>
        <w:t xml:space="preserve">a, jf. Forsyningsforskriften § 14-1 (1) </w:t>
      </w:r>
      <w:proofErr w:type="spellStart"/>
      <w:r w:rsidR="0022732E" w:rsidRPr="006853AA">
        <w:rPr>
          <w:szCs w:val="24"/>
        </w:rPr>
        <w:t>litra</w:t>
      </w:r>
      <w:proofErr w:type="spellEnd"/>
      <w:r w:rsidR="0022732E" w:rsidRPr="006853AA">
        <w:rPr>
          <w:szCs w:val="24"/>
        </w:rPr>
        <w:t xml:space="preserve"> c.)</w:t>
      </w:r>
      <w:r w:rsidR="00216704" w:rsidRPr="006853AA">
        <w:rPr>
          <w:szCs w:val="24"/>
        </w:rPr>
        <w:t>:</w:t>
      </w:r>
    </w:p>
    <w:p w14:paraId="7F742906" w14:textId="5D46F8B8" w:rsidR="00216704" w:rsidRPr="006853AA" w:rsidRDefault="00216704" w:rsidP="008B18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4253"/>
        <w:gridCol w:w="1462"/>
      </w:tblGrid>
      <w:tr w:rsidR="00216704" w:rsidRPr="006853AA" w14:paraId="54EEFF06" w14:textId="77777777" w:rsidTr="34E5B8EA">
        <w:tc>
          <w:tcPr>
            <w:tcW w:w="1959" w:type="pct"/>
            <w:shd w:val="clear" w:color="auto" w:fill="F2F2F2" w:themeFill="background1" w:themeFillShade="F2"/>
          </w:tcPr>
          <w:p w14:paraId="7F3D5D59" w14:textId="77777777" w:rsidR="00216704" w:rsidRPr="006853AA" w:rsidRDefault="00216704" w:rsidP="00216704">
            <w:pPr>
              <w:spacing w:line="240" w:lineRule="auto"/>
              <w:ind w:right="0"/>
              <w:rPr>
                <w:b/>
                <w:szCs w:val="24"/>
              </w:rPr>
            </w:pPr>
            <w:r w:rsidRPr="006853AA">
              <w:rPr>
                <w:b/>
                <w:szCs w:val="24"/>
              </w:rPr>
              <w:t>TILDELINGSKRITERIUM</w:t>
            </w:r>
            <w:r w:rsidRPr="006853AA">
              <w:rPr>
                <w:b/>
                <w:szCs w:val="24"/>
              </w:rPr>
              <w:tab/>
            </w:r>
          </w:p>
        </w:tc>
        <w:tc>
          <w:tcPr>
            <w:tcW w:w="2263" w:type="pct"/>
            <w:shd w:val="clear" w:color="auto" w:fill="F2F2F2" w:themeFill="background1" w:themeFillShade="F2"/>
          </w:tcPr>
          <w:p w14:paraId="70331438" w14:textId="77777777" w:rsidR="00216704" w:rsidRPr="006853AA" w:rsidRDefault="00216704" w:rsidP="00216704">
            <w:pPr>
              <w:spacing w:line="240" w:lineRule="auto"/>
              <w:ind w:right="0"/>
              <w:rPr>
                <w:b/>
                <w:szCs w:val="24"/>
              </w:rPr>
            </w:pPr>
            <w:r w:rsidRPr="006853AA">
              <w:rPr>
                <w:b/>
                <w:szCs w:val="24"/>
              </w:rPr>
              <w:t>DOKUMENTASJON</w:t>
            </w:r>
          </w:p>
        </w:tc>
        <w:tc>
          <w:tcPr>
            <w:tcW w:w="779" w:type="pct"/>
            <w:shd w:val="clear" w:color="auto" w:fill="F2F2F2" w:themeFill="background1" w:themeFillShade="F2"/>
          </w:tcPr>
          <w:p w14:paraId="729B8FF8" w14:textId="77777777" w:rsidR="00216704" w:rsidRPr="006853AA" w:rsidRDefault="00216704" w:rsidP="00216704">
            <w:pPr>
              <w:spacing w:line="240" w:lineRule="auto"/>
              <w:ind w:right="0"/>
              <w:rPr>
                <w:b/>
                <w:szCs w:val="24"/>
              </w:rPr>
            </w:pPr>
            <w:r w:rsidRPr="006853AA">
              <w:rPr>
                <w:b/>
                <w:szCs w:val="24"/>
              </w:rPr>
              <w:t>VEKT %</w:t>
            </w:r>
          </w:p>
        </w:tc>
      </w:tr>
      <w:tr w:rsidR="00216704" w:rsidRPr="006853AA" w14:paraId="0131929A" w14:textId="77777777" w:rsidTr="34E5B8EA">
        <w:tc>
          <w:tcPr>
            <w:tcW w:w="1959" w:type="pct"/>
          </w:tcPr>
          <w:p w14:paraId="6FBA729A" w14:textId="77777777" w:rsidR="00216704" w:rsidRPr="006853AA" w:rsidRDefault="00216704" w:rsidP="00216704">
            <w:pPr>
              <w:spacing w:line="240" w:lineRule="auto"/>
              <w:ind w:right="0"/>
              <w:rPr>
                <w:b/>
                <w:szCs w:val="24"/>
              </w:rPr>
            </w:pPr>
            <w:r w:rsidRPr="006853AA">
              <w:rPr>
                <w:b/>
                <w:szCs w:val="24"/>
              </w:rPr>
              <w:t>Total pris</w:t>
            </w:r>
          </w:p>
          <w:p w14:paraId="5ECB6D96" w14:textId="77777777" w:rsidR="00216704" w:rsidRPr="006853AA" w:rsidRDefault="00216704" w:rsidP="00216704">
            <w:pPr>
              <w:spacing w:line="240" w:lineRule="auto"/>
              <w:ind w:right="0"/>
              <w:rPr>
                <w:szCs w:val="24"/>
              </w:rPr>
            </w:pPr>
          </w:p>
        </w:tc>
        <w:tc>
          <w:tcPr>
            <w:tcW w:w="2263" w:type="pct"/>
          </w:tcPr>
          <w:p w14:paraId="3D380635" w14:textId="77777777" w:rsidR="00216704" w:rsidRPr="006853AA" w:rsidRDefault="00216704" w:rsidP="00216704">
            <w:pPr>
              <w:spacing w:line="240" w:lineRule="auto"/>
              <w:ind w:right="0"/>
              <w:rPr>
                <w:szCs w:val="24"/>
              </w:rPr>
            </w:pPr>
            <w:r w:rsidRPr="006853AA">
              <w:rPr>
                <w:szCs w:val="24"/>
              </w:rPr>
              <w:t xml:space="preserve">Utfylt prismatrise </w:t>
            </w:r>
            <w:r w:rsidRPr="006853AA">
              <w:rPr>
                <w:b/>
                <w:bCs/>
                <w:szCs w:val="24"/>
              </w:rPr>
              <w:t>(Vedlegg C)</w:t>
            </w:r>
            <w:r w:rsidRPr="006853AA">
              <w:rPr>
                <w:szCs w:val="24"/>
              </w:rPr>
              <w:t xml:space="preserve">. Alle prisar skal </w:t>
            </w:r>
            <w:proofErr w:type="spellStart"/>
            <w:r w:rsidRPr="006853AA">
              <w:rPr>
                <w:szCs w:val="24"/>
              </w:rPr>
              <w:t>oppgjevast</w:t>
            </w:r>
            <w:proofErr w:type="spellEnd"/>
            <w:r w:rsidRPr="006853AA">
              <w:rPr>
                <w:szCs w:val="24"/>
              </w:rPr>
              <w:t xml:space="preserve"> i NOK eks. mva. </w:t>
            </w:r>
          </w:p>
          <w:p w14:paraId="2952FC9E" w14:textId="77777777" w:rsidR="00216704" w:rsidRPr="006853AA" w:rsidRDefault="00216704" w:rsidP="00216704">
            <w:pPr>
              <w:spacing w:line="240" w:lineRule="auto"/>
              <w:ind w:right="0"/>
              <w:rPr>
                <w:szCs w:val="24"/>
              </w:rPr>
            </w:pPr>
          </w:p>
          <w:p w14:paraId="6FB1F94F" w14:textId="77777777" w:rsidR="00216704" w:rsidRPr="006853AA" w:rsidRDefault="00216704" w:rsidP="00216704">
            <w:pPr>
              <w:spacing w:line="240" w:lineRule="auto"/>
              <w:ind w:right="0"/>
              <w:rPr>
                <w:szCs w:val="24"/>
              </w:rPr>
            </w:pPr>
          </w:p>
        </w:tc>
        <w:tc>
          <w:tcPr>
            <w:tcW w:w="779" w:type="pct"/>
            <w:vAlign w:val="center"/>
          </w:tcPr>
          <w:p w14:paraId="19B64995" w14:textId="5EA736EA" w:rsidR="00216704" w:rsidRPr="006853AA" w:rsidRDefault="002C159D" w:rsidP="00216704">
            <w:pPr>
              <w:spacing w:line="240" w:lineRule="auto"/>
              <w:ind w:right="0"/>
              <w:rPr>
                <w:b/>
                <w:bCs/>
                <w:szCs w:val="24"/>
              </w:rPr>
            </w:pPr>
            <w:r w:rsidRPr="006853AA">
              <w:rPr>
                <w:b/>
                <w:bCs/>
                <w:szCs w:val="24"/>
              </w:rPr>
              <w:t xml:space="preserve">     </w:t>
            </w:r>
            <w:r w:rsidR="00216704" w:rsidRPr="006853AA">
              <w:rPr>
                <w:b/>
                <w:bCs/>
                <w:szCs w:val="24"/>
              </w:rPr>
              <w:t>35 %</w:t>
            </w:r>
          </w:p>
        </w:tc>
      </w:tr>
      <w:tr w:rsidR="00216704" w:rsidRPr="006853AA" w14:paraId="6DDC9738" w14:textId="77777777" w:rsidTr="34E5B8EA">
        <w:trPr>
          <w:trHeight w:val="2047"/>
        </w:trPr>
        <w:tc>
          <w:tcPr>
            <w:tcW w:w="1959" w:type="pct"/>
          </w:tcPr>
          <w:p w14:paraId="0F292C2C" w14:textId="77777777" w:rsidR="00E33222" w:rsidRPr="006853AA" w:rsidRDefault="00E33222" w:rsidP="00216704">
            <w:pPr>
              <w:spacing w:line="240" w:lineRule="auto"/>
              <w:ind w:right="0"/>
              <w:rPr>
                <w:b/>
                <w:szCs w:val="24"/>
              </w:rPr>
            </w:pPr>
          </w:p>
          <w:p w14:paraId="65D1DDA2" w14:textId="29E9F357" w:rsidR="00216704" w:rsidRPr="006853AA" w:rsidRDefault="00216704" w:rsidP="00216704">
            <w:pPr>
              <w:spacing w:line="240" w:lineRule="auto"/>
              <w:ind w:right="0"/>
              <w:rPr>
                <w:b/>
                <w:szCs w:val="24"/>
              </w:rPr>
            </w:pPr>
            <w:r w:rsidRPr="006853AA">
              <w:rPr>
                <w:b/>
                <w:szCs w:val="24"/>
              </w:rPr>
              <w:t xml:space="preserve">Oppgåveforståing: </w:t>
            </w:r>
          </w:p>
          <w:p w14:paraId="3F3078D4" w14:textId="77777777" w:rsidR="00216704" w:rsidRPr="006853AA" w:rsidRDefault="00216704" w:rsidP="00216704">
            <w:pPr>
              <w:spacing w:line="240" w:lineRule="auto"/>
              <w:ind w:right="0"/>
              <w:rPr>
                <w:szCs w:val="24"/>
              </w:rPr>
            </w:pPr>
          </w:p>
          <w:p w14:paraId="30CB9695" w14:textId="09D5B118" w:rsidR="0026607F" w:rsidRPr="006853AA" w:rsidRDefault="0026607F" w:rsidP="00216704">
            <w:pPr>
              <w:spacing w:line="240" w:lineRule="auto"/>
              <w:ind w:right="0"/>
              <w:rPr>
                <w:szCs w:val="24"/>
              </w:rPr>
            </w:pPr>
            <w:r w:rsidRPr="006853AA">
              <w:rPr>
                <w:szCs w:val="24"/>
              </w:rPr>
              <w:t>Jf. Kravspesifikasjon pkt</w:t>
            </w:r>
            <w:r w:rsidR="005A2AFD" w:rsidRPr="006853AA">
              <w:rPr>
                <w:szCs w:val="24"/>
              </w:rPr>
              <w:t>.</w:t>
            </w:r>
            <w:r w:rsidRPr="006853AA">
              <w:rPr>
                <w:szCs w:val="24"/>
              </w:rPr>
              <w:t xml:space="preserve"> 3.1 Oppgåveforståing (45 %) </w:t>
            </w:r>
            <w:r w:rsidR="005A2AFD" w:rsidRPr="006853AA">
              <w:rPr>
                <w:szCs w:val="24"/>
              </w:rPr>
              <w:t xml:space="preserve"> </w:t>
            </w:r>
          </w:p>
          <w:p w14:paraId="65A051A3" w14:textId="77777777" w:rsidR="005A2AFD" w:rsidRPr="006853AA" w:rsidRDefault="005A2AFD" w:rsidP="00216704">
            <w:pPr>
              <w:spacing w:line="240" w:lineRule="auto"/>
              <w:ind w:right="0"/>
              <w:rPr>
                <w:szCs w:val="24"/>
              </w:rPr>
            </w:pPr>
          </w:p>
          <w:p w14:paraId="13B4AFCC" w14:textId="130A61F6" w:rsidR="0094379A" w:rsidRPr="006853AA" w:rsidRDefault="0094379A" w:rsidP="00216704">
            <w:pPr>
              <w:spacing w:line="240" w:lineRule="auto"/>
              <w:ind w:right="0"/>
              <w:rPr>
                <w:szCs w:val="24"/>
                <w:u w:val="single"/>
              </w:rPr>
            </w:pPr>
            <w:r w:rsidRPr="006853AA">
              <w:rPr>
                <w:szCs w:val="24"/>
                <w:u w:val="single"/>
              </w:rPr>
              <w:t>Skildring av oppgåveforståing</w:t>
            </w:r>
          </w:p>
          <w:p w14:paraId="4FE12649" w14:textId="56ABB111" w:rsidR="00216704" w:rsidRPr="006853AA" w:rsidRDefault="00B15A31" w:rsidP="00216704">
            <w:pPr>
              <w:spacing w:line="240" w:lineRule="auto"/>
              <w:ind w:right="0"/>
              <w:rPr>
                <w:szCs w:val="24"/>
              </w:rPr>
            </w:pPr>
            <w:r w:rsidRPr="006853AA">
              <w:rPr>
                <w:szCs w:val="24"/>
              </w:rPr>
              <w:t>I evalueringa vil oppdragsgivaren mellom anna leggje vekt på i</w:t>
            </w:r>
            <w:r w:rsidR="00216704" w:rsidRPr="006853AA">
              <w:rPr>
                <w:szCs w:val="24"/>
              </w:rPr>
              <w:t xml:space="preserve"> kva grad forstår </w:t>
            </w:r>
            <w:r w:rsidR="00EE46A8" w:rsidRPr="006853AA">
              <w:rPr>
                <w:szCs w:val="24"/>
              </w:rPr>
              <w:t xml:space="preserve">tilbydaren </w:t>
            </w:r>
            <w:r w:rsidR="00216704" w:rsidRPr="006853AA">
              <w:rPr>
                <w:szCs w:val="24"/>
              </w:rPr>
              <w:t xml:space="preserve">totalbiletet av verksemda til </w:t>
            </w:r>
            <w:r w:rsidR="001C01AE" w:rsidRPr="006853AA">
              <w:rPr>
                <w:szCs w:val="24"/>
              </w:rPr>
              <w:t xml:space="preserve">Oppdragsgivar </w:t>
            </w:r>
            <w:r w:rsidR="00216704" w:rsidRPr="006853AA">
              <w:rPr>
                <w:szCs w:val="24"/>
              </w:rPr>
              <w:t>og problemstillingar som er knytte til drifta.</w:t>
            </w:r>
          </w:p>
          <w:p w14:paraId="4C19037B" w14:textId="77777777" w:rsidR="00216704" w:rsidRPr="006853AA" w:rsidRDefault="00216704" w:rsidP="00216704">
            <w:pPr>
              <w:spacing w:line="240" w:lineRule="auto"/>
              <w:ind w:right="0"/>
              <w:rPr>
                <w:szCs w:val="24"/>
              </w:rPr>
            </w:pPr>
          </w:p>
          <w:p w14:paraId="62F02BCA" w14:textId="77777777" w:rsidR="00443A9E" w:rsidRPr="006853AA" w:rsidRDefault="00443A9E" w:rsidP="00216704">
            <w:pPr>
              <w:spacing w:line="240" w:lineRule="auto"/>
              <w:ind w:right="0"/>
              <w:rPr>
                <w:szCs w:val="24"/>
              </w:rPr>
            </w:pPr>
          </w:p>
          <w:p w14:paraId="304CE8EC" w14:textId="77777777" w:rsidR="00443A9E" w:rsidRPr="006853AA" w:rsidRDefault="00443A9E" w:rsidP="00216704">
            <w:pPr>
              <w:spacing w:line="240" w:lineRule="auto"/>
              <w:ind w:right="0"/>
              <w:rPr>
                <w:szCs w:val="24"/>
              </w:rPr>
            </w:pPr>
          </w:p>
          <w:p w14:paraId="6D0B3823" w14:textId="77777777" w:rsidR="00443A9E" w:rsidRPr="006853AA" w:rsidRDefault="00443A9E" w:rsidP="00216704">
            <w:pPr>
              <w:spacing w:line="240" w:lineRule="auto"/>
              <w:ind w:right="0"/>
              <w:rPr>
                <w:szCs w:val="24"/>
              </w:rPr>
            </w:pPr>
          </w:p>
          <w:p w14:paraId="0B86AEC4" w14:textId="11906F51" w:rsidR="00216704" w:rsidRPr="006853AA" w:rsidRDefault="00216704" w:rsidP="00216704">
            <w:pPr>
              <w:spacing w:line="240" w:lineRule="auto"/>
              <w:ind w:right="0"/>
              <w:rPr>
                <w:szCs w:val="24"/>
              </w:rPr>
            </w:pPr>
            <w:r w:rsidRPr="006853AA">
              <w:rPr>
                <w:szCs w:val="24"/>
              </w:rPr>
              <w:t xml:space="preserve">Løysing av </w:t>
            </w:r>
            <w:r w:rsidRPr="006853AA">
              <w:rPr>
                <w:b/>
                <w:bCs/>
                <w:szCs w:val="24"/>
              </w:rPr>
              <w:t>case-oppgåve</w:t>
            </w:r>
          </w:p>
          <w:p w14:paraId="48EB4C6D" w14:textId="77777777" w:rsidR="00216704" w:rsidRPr="006853AA" w:rsidRDefault="00216704" w:rsidP="00216704">
            <w:pPr>
              <w:spacing w:line="240" w:lineRule="auto"/>
              <w:ind w:right="0"/>
              <w:rPr>
                <w:szCs w:val="24"/>
              </w:rPr>
            </w:pPr>
          </w:p>
          <w:p w14:paraId="05DFC66C" w14:textId="1406ED88" w:rsidR="00216704" w:rsidRPr="006853AA" w:rsidRDefault="00DA33E0" w:rsidP="00216704">
            <w:pPr>
              <w:spacing w:line="240" w:lineRule="auto"/>
              <w:ind w:right="0"/>
              <w:rPr>
                <w:szCs w:val="24"/>
              </w:rPr>
            </w:pPr>
            <w:r w:rsidRPr="006853AA">
              <w:rPr>
                <w:szCs w:val="24"/>
              </w:rPr>
              <w:t xml:space="preserve">I evalueringa vil det bli lagt vekt på i kva grad tilbydaren </w:t>
            </w:r>
            <w:r w:rsidR="00216704" w:rsidRPr="006853AA">
              <w:rPr>
                <w:szCs w:val="24"/>
              </w:rPr>
              <w:t>evnar å skape/utarbeide relevant og målretta kommunikasjon i form av bodskap og mediemiks for å skape attraktive assosiasjonar til Skyss som føretrekt reisemåte.</w:t>
            </w:r>
          </w:p>
          <w:p w14:paraId="1EB32B72" w14:textId="77777777" w:rsidR="006C0753" w:rsidRDefault="006C0753" w:rsidP="008E33BD">
            <w:pPr>
              <w:spacing w:line="240" w:lineRule="auto"/>
              <w:ind w:right="0"/>
              <w:rPr>
                <w:b/>
                <w:szCs w:val="24"/>
              </w:rPr>
            </w:pPr>
          </w:p>
          <w:p w14:paraId="1305D347" w14:textId="77777777" w:rsidR="00D23124" w:rsidRDefault="00D23124" w:rsidP="008E33BD">
            <w:pPr>
              <w:spacing w:line="240" w:lineRule="auto"/>
              <w:ind w:right="0"/>
              <w:rPr>
                <w:b/>
                <w:szCs w:val="24"/>
              </w:rPr>
            </w:pPr>
          </w:p>
          <w:p w14:paraId="0ADC7608" w14:textId="77777777" w:rsidR="00D23124" w:rsidRDefault="00D23124" w:rsidP="008E33BD">
            <w:pPr>
              <w:spacing w:line="240" w:lineRule="auto"/>
              <w:ind w:right="0"/>
              <w:rPr>
                <w:b/>
                <w:szCs w:val="24"/>
              </w:rPr>
            </w:pPr>
          </w:p>
          <w:p w14:paraId="78E71D73" w14:textId="77777777" w:rsidR="00D23124" w:rsidRDefault="00D23124" w:rsidP="008E33BD">
            <w:pPr>
              <w:spacing w:line="240" w:lineRule="auto"/>
              <w:ind w:right="0"/>
              <w:rPr>
                <w:b/>
                <w:szCs w:val="24"/>
              </w:rPr>
            </w:pPr>
          </w:p>
          <w:p w14:paraId="0FE34B13" w14:textId="77777777" w:rsidR="00D23124" w:rsidRPr="00644BFC" w:rsidRDefault="00D23124" w:rsidP="008E33BD">
            <w:pPr>
              <w:spacing w:line="240" w:lineRule="auto"/>
              <w:ind w:right="0"/>
              <w:rPr>
                <w:b/>
                <w:szCs w:val="24"/>
              </w:rPr>
            </w:pPr>
          </w:p>
          <w:p w14:paraId="0F61BA2A" w14:textId="77777777" w:rsidR="00E47273" w:rsidRPr="00644BFC" w:rsidRDefault="00E47273" w:rsidP="008E33BD">
            <w:pPr>
              <w:spacing w:line="240" w:lineRule="auto"/>
              <w:ind w:right="0"/>
              <w:rPr>
                <w:b/>
                <w:szCs w:val="24"/>
              </w:rPr>
            </w:pPr>
          </w:p>
          <w:p w14:paraId="40DF0458" w14:textId="77777777" w:rsidR="00E47273" w:rsidRPr="00644BFC" w:rsidRDefault="00E47273" w:rsidP="008E33BD">
            <w:pPr>
              <w:spacing w:line="240" w:lineRule="auto"/>
              <w:ind w:right="0"/>
              <w:rPr>
                <w:b/>
                <w:szCs w:val="24"/>
              </w:rPr>
            </w:pPr>
          </w:p>
          <w:p w14:paraId="74CBC205" w14:textId="77777777" w:rsidR="00885E96" w:rsidRPr="00644BFC" w:rsidRDefault="00885E96" w:rsidP="008E33BD">
            <w:pPr>
              <w:spacing w:line="240" w:lineRule="auto"/>
              <w:ind w:right="0"/>
              <w:rPr>
                <w:b/>
                <w:szCs w:val="24"/>
              </w:rPr>
            </w:pPr>
          </w:p>
        </w:tc>
        <w:tc>
          <w:tcPr>
            <w:tcW w:w="2263" w:type="pct"/>
          </w:tcPr>
          <w:p w14:paraId="1C8EDFB9" w14:textId="77777777" w:rsidR="006950B0" w:rsidRPr="00644BFC" w:rsidRDefault="006950B0" w:rsidP="00216704">
            <w:pPr>
              <w:spacing w:line="240" w:lineRule="auto"/>
              <w:ind w:right="0"/>
              <w:rPr>
                <w:szCs w:val="24"/>
              </w:rPr>
            </w:pPr>
          </w:p>
          <w:p w14:paraId="4CE11162" w14:textId="7CC64C73" w:rsidR="00C840F0" w:rsidRPr="006853AA" w:rsidRDefault="00ED1FC5" w:rsidP="0006317C">
            <w:pPr>
              <w:rPr>
                <w:szCs w:val="24"/>
              </w:rPr>
            </w:pPr>
            <w:r w:rsidRPr="006853AA">
              <w:rPr>
                <w:szCs w:val="24"/>
              </w:rPr>
              <w:t xml:space="preserve">Skildringa skal skrivast i </w:t>
            </w:r>
            <w:r w:rsidRPr="006853AA">
              <w:rPr>
                <w:b/>
                <w:bCs/>
                <w:szCs w:val="24"/>
              </w:rPr>
              <w:t>Vedlegg B</w:t>
            </w:r>
            <w:r w:rsidR="004D0AAE" w:rsidRPr="006853AA">
              <w:rPr>
                <w:b/>
                <w:bCs/>
                <w:szCs w:val="24"/>
              </w:rPr>
              <w:t>1</w:t>
            </w:r>
            <w:r w:rsidRPr="006853AA">
              <w:rPr>
                <w:szCs w:val="24"/>
              </w:rPr>
              <w:t xml:space="preserve"> </w:t>
            </w:r>
          </w:p>
          <w:p w14:paraId="775D3FD3" w14:textId="77777777" w:rsidR="00442FDE" w:rsidRPr="006853AA" w:rsidRDefault="00216704" w:rsidP="00442FDE">
            <w:pPr>
              <w:rPr>
                <w:szCs w:val="24"/>
              </w:rPr>
            </w:pPr>
            <w:r w:rsidRPr="006853AA">
              <w:rPr>
                <w:szCs w:val="24"/>
              </w:rPr>
              <w:t xml:space="preserve">Skildring </w:t>
            </w:r>
            <w:r w:rsidR="00442FDE" w:rsidRPr="006853AA">
              <w:rPr>
                <w:szCs w:val="24"/>
              </w:rPr>
              <w:t xml:space="preserve">skal omfatte byrået sin filosofi og kva som etter tilbydaren sitt syn er byrået sitt konkurransefortrinn sett opp mot Skyss sine behov. </w:t>
            </w:r>
          </w:p>
          <w:p w14:paraId="6BE05ACB" w14:textId="77777777" w:rsidR="00060836" w:rsidRPr="006853AA" w:rsidRDefault="00060836" w:rsidP="0006317C">
            <w:pPr>
              <w:rPr>
                <w:szCs w:val="24"/>
              </w:rPr>
            </w:pPr>
          </w:p>
          <w:p w14:paraId="1229FA8E" w14:textId="66654434" w:rsidR="00216704" w:rsidRPr="006853AA" w:rsidRDefault="00443A9E" w:rsidP="0006317C">
            <w:pPr>
              <w:spacing w:line="240" w:lineRule="auto"/>
              <w:ind w:right="0"/>
              <w:rPr>
                <w:szCs w:val="24"/>
              </w:rPr>
            </w:pPr>
            <w:r w:rsidRPr="006853AA">
              <w:t>Skildringa skal også innehalde k</w:t>
            </w:r>
            <w:r w:rsidR="00216704" w:rsidRPr="006853AA">
              <w:t xml:space="preserve">orleis byrået riggar seg i høve til den digitale utviklinga og korleis struktur og eventuelle verktøy er utvikla for å kunne handsame kundar i eit stadig aukande tal kanalar. </w:t>
            </w:r>
          </w:p>
          <w:p w14:paraId="404F6254" w14:textId="77777777" w:rsidR="00050692" w:rsidRPr="006853AA" w:rsidRDefault="00050692" w:rsidP="00216704">
            <w:pPr>
              <w:spacing w:line="240" w:lineRule="auto"/>
              <w:ind w:right="0"/>
              <w:rPr>
                <w:szCs w:val="24"/>
              </w:rPr>
            </w:pPr>
          </w:p>
          <w:p w14:paraId="5C30FBD0" w14:textId="1A9C203A" w:rsidR="0006317C" w:rsidRPr="006853AA" w:rsidRDefault="00443A9E" w:rsidP="00216704">
            <w:pPr>
              <w:spacing w:line="240" w:lineRule="auto"/>
              <w:ind w:right="0"/>
              <w:rPr>
                <w:szCs w:val="24"/>
              </w:rPr>
            </w:pPr>
            <w:r w:rsidRPr="006853AA">
              <w:rPr>
                <w:szCs w:val="24"/>
              </w:rPr>
              <w:t>Skildringa skal utgjere maks 3 sider.</w:t>
            </w:r>
          </w:p>
          <w:p w14:paraId="28C02BD7" w14:textId="77777777" w:rsidR="00443A9E" w:rsidRPr="006853AA" w:rsidRDefault="00443A9E" w:rsidP="00216704">
            <w:pPr>
              <w:spacing w:line="240" w:lineRule="auto"/>
              <w:ind w:right="0"/>
              <w:rPr>
                <w:b/>
                <w:bCs/>
                <w:szCs w:val="24"/>
              </w:rPr>
            </w:pPr>
          </w:p>
          <w:p w14:paraId="1D979285" w14:textId="77777777" w:rsidR="00443A9E" w:rsidRPr="006853AA" w:rsidRDefault="00443A9E" w:rsidP="00216704">
            <w:pPr>
              <w:spacing w:line="240" w:lineRule="auto"/>
              <w:ind w:right="0"/>
              <w:rPr>
                <w:b/>
                <w:bCs/>
                <w:szCs w:val="24"/>
              </w:rPr>
            </w:pPr>
          </w:p>
          <w:p w14:paraId="6EDF16DB" w14:textId="04BC06F7" w:rsidR="007336B9" w:rsidRPr="006853AA" w:rsidRDefault="00216704" w:rsidP="00216704">
            <w:pPr>
              <w:spacing w:line="240" w:lineRule="auto"/>
              <w:ind w:right="0"/>
              <w:rPr>
                <w:szCs w:val="24"/>
              </w:rPr>
            </w:pPr>
            <w:r w:rsidRPr="006853AA">
              <w:rPr>
                <w:b/>
                <w:bCs/>
                <w:szCs w:val="24"/>
              </w:rPr>
              <w:t>Forslag til løysing av case</w:t>
            </w:r>
            <w:r w:rsidR="00926109" w:rsidRPr="006853AA">
              <w:rPr>
                <w:b/>
                <w:bCs/>
                <w:szCs w:val="24"/>
              </w:rPr>
              <w:t xml:space="preserve"> - Vedlegg </w:t>
            </w:r>
            <w:r w:rsidR="00EF383A" w:rsidRPr="006853AA">
              <w:rPr>
                <w:b/>
                <w:bCs/>
                <w:szCs w:val="24"/>
              </w:rPr>
              <w:t>B</w:t>
            </w:r>
            <w:r w:rsidR="004D0AAE" w:rsidRPr="006853AA">
              <w:rPr>
                <w:b/>
                <w:bCs/>
                <w:szCs w:val="24"/>
              </w:rPr>
              <w:t>2</w:t>
            </w:r>
            <w:r w:rsidR="00EF383A" w:rsidRPr="006853AA">
              <w:rPr>
                <w:szCs w:val="24"/>
              </w:rPr>
              <w:t xml:space="preserve"> </w:t>
            </w:r>
            <w:r w:rsidR="00926109" w:rsidRPr="006853AA">
              <w:rPr>
                <w:szCs w:val="24"/>
              </w:rPr>
              <w:t xml:space="preserve"> </w:t>
            </w:r>
          </w:p>
          <w:p w14:paraId="079104F2" w14:textId="77777777" w:rsidR="00050692" w:rsidRPr="006853AA" w:rsidRDefault="00050692" w:rsidP="00216704">
            <w:pPr>
              <w:spacing w:line="240" w:lineRule="auto"/>
              <w:ind w:right="0"/>
              <w:rPr>
                <w:szCs w:val="24"/>
              </w:rPr>
            </w:pPr>
          </w:p>
          <w:p w14:paraId="41B5475C" w14:textId="79E3C4E8" w:rsidR="008E33BD" w:rsidRPr="00644BFC" w:rsidRDefault="008E33BD" w:rsidP="008E33BD">
            <w:pPr>
              <w:spacing w:line="240" w:lineRule="auto"/>
              <w:ind w:right="0"/>
              <w:rPr>
                <w:szCs w:val="24"/>
              </w:rPr>
            </w:pPr>
            <w:r w:rsidRPr="00644BFC">
              <w:rPr>
                <w:szCs w:val="24"/>
              </w:rPr>
              <w:t>Tal timar brukt dersom oppdraget var reelt</w:t>
            </w:r>
            <w:r w:rsidR="00B74AAA" w:rsidRPr="00644BFC">
              <w:rPr>
                <w:szCs w:val="24"/>
              </w:rPr>
              <w:t xml:space="preserve"> i form av total kostnad vurdert opp mot </w:t>
            </w:r>
            <w:r w:rsidR="00E34A62" w:rsidRPr="00644BFC">
              <w:rPr>
                <w:szCs w:val="24"/>
              </w:rPr>
              <w:t xml:space="preserve">tilboden </w:t>
            </w:r>
            <w:r w:rsidR="00B74AAA" w:rsidRPr="00644BFC">
              <w:rPr>
                <w:szCs w:val="24"/>
              </w:rPr>
              <w:t>timepris</w:t>
            </w:r>
          </w:p>
          <w:p w14:paraId="46DADCBE" w14:textId="4B79FB83" w:rsidR="008E33BD" w:rsidRPr="006853AA" w:rsidRDefault="008E33BD" w:rsidP="00216704">
            <w:pPr>
              <w:spacing w:line="240" w:lineRule="auto"/>
              <w:ind w:right="0"/>
              <w:rPr>
                <w:szCs w:val="24"/>
              </w:rPr>
            </w:pPr>
          </w:p>
        </w:tc>
        <w:tc>
          <w:tcPr>
            <w:tcW w:w="779" w:type="pct"/>
            <w:vAlign w:val="center"/>
          </w:tcPr>
          <w:p w14:paraId="55533C3D" w14:textId="1BEEA313" w:rsidR="00216704" w:rsidRPr="006853AA" w:rsidRDefault="002C159D" w:rsidP="00216704">
            <w:pPr>
              <w:spacing w:line="240" w:lineRule="auto"/>
              <w:ind w:right="0"/>
              <w:rPr>
                <w:b/>
                <w:bCs/>
                <w:szCs w:val="24"/>
              </w:rPr>
            </w:pPr>
            <w:r w:rsidRPr="006853AA">
              <w:rPr>
                <w:b/>
                <w:bCs/>
                <w:szCs w:val="24"/>
              </w:rPr>
              <w:t xml:space="preserve">      </w:t>
            </w:r>
            <w:r w:rsidR="00392223" w:rsidRPr="006853AA">
              <w:rPr>
                <w:b/>
                <w:bCs/>
                <w:szCs w:val="24"/>
              </w:rPr>
              <w:t>30</w:t>
            </w:r>
            <w:r w:rsidR="00216704" w:rsidRPr="006853AA">
              <w:rPr>
                <w:b/>
                <w:bCs/>
                <w:szCs w:val="24"/>
              </w:rPr>
              <w:t xml:space="preserve"> %</w:t>
            </w:r>
          </w:p>
          <w:p w14:paraId="753ADA7B" w14:textId="77777777" w:rsidR="00216704" w:rsidRPr="006853AA" w:rsidRDefault="00216704" w:rsidP="00216704">
            <w:pPr>
              <w:spacing w:line="240" w:lineRule="auto"/>
              <w:ind w:right="0"/>
              <w:rPr>
                <w:b/>
                <w:bCs/>
                <w:szCs w:val="24"/>
              </w:rPr>
            </w:pPr>
          </w:p>
        </w:tc>
      </w:tr>
      <w:tr w:rsidR="00216704" w:rsidRPr="006853AA" w14:paraId="049229EC" w14:textId="77777777" w:rsidTr="34E5B8EA">
        <w:tc>
          <w:tcPr>
            <w:tcW w:w="1959" w:type="pct"/>
          </w:tcPr>
          <w:p w14:paraId="5F5CFD36" w14:textId="77777777" w:rsidR="00D7580F" w:rsidRPr="006853AA" w:rsidRDefault="00D7580F" w:rsidP="00216704">
            <w:pPr>
              <w:spacing w:line="240" w:lineRule="auto"/>
              <w:ind w:right="0"/>
              <w:rPr>
                <w:b/>
                <w:szCs w:val="24"/>
              </w:rPr>
            </w:pPr>
          </w:p>
          <w:p w14:paraId="42A226F8" w14:textId="783DFBE0" w:rsidR="00216704" w:rsidRPr="007260A9" w:rsidRDefault="00216704" w:rsidP="34E5B8EA">
            <w:pPr>
              <w:spacing w:line="240" w:lineRule="auto"/>
              <w:ind w:right="0"/>
              <w:rPr>
                <w:b/>
                <w:bCs/>
              </w:rPr>
            </w:pPr>
            <w:r w:rsidRPr="006853AA">
              <w:rPr>
                <w:b/>
                <w:bCs/>
              </w:rPr>
              <w:t xml:space="preserve">Tilboden kompetanse og </w:t>
            </w:r>
            <w:r w:rsidR="152A2A29" w:rsidRPr="006853AA">
              <w:rPr>
                <w:b/>
                <w:bCs/>
              </w:rPr>
              <w:t>erfaring</w:t>
            </w:r>
          </w:p>
          <w:p w14:paraId="2081D355" w14:textId="77777777" w:rsidR="00DA48FC" w:rsidRPr="006853AA" w:rsidRDefault="00DA48FC" w:rsidP="00216704">
            <w:pPr>
              <w:spacing w:line="240" w:lineRule="auto"/>
              <w:ind w:right="0"/>
              <w:rPr>
                <w:b/>
                <w:szCs w:val="24"/>
              </w:rPr>
            </w:pPr>
          </w:p>
          <w:p w14:paraId="1CE14529" w14:textId="77777777" w:rsidR="00C13837" w:rsidRPr="006853AA" w:rsidRDefault="00C13837" w:rsidP="00526E5A">
            <w:pPr>
              <w:spacing w:line="240" w:lineRule="auto"/>
              <w:ind w:right="0"/>
              <w:rPr>
                <w:szCs w:val="24"/>
              </w:rPr>
            </w:pPr>
          </w:p>
          <w:p w14:paraId="140670C1" w14:textId="64CC8DF7" w:rsidR="00BB6F6C" w:rsidRPr="006853AA" w:rsidRDefault="00BB6F6C" w:rsidP="00BB6F6C">
            <w:pPr>
              <w:pStyle w:val="Listeavsnitt"/>
              <w:numPr>
                <w:ilvl w:val="0"/>
                <w:numId w:val="19"/>
              </w:numPr>
              <w:spacing w:line="240" w:lineRule="auto"/>
              <w:ind w:right="0"/>
            </w:pPr>
            <w:r w:rsidRPr="006853AA">
              <w:rPr>
                <w:szCs w:val="24"/>
              </w:rPr>
              <w:t>U</w:t>
            </w:r>
            <w:r w:rsidR="00216704" w:rsidRPr="006853AA">
              <w:rPr>
                <w:szCs w:val="24"/>
              </w:rPr>
              <w:t xml:space="preserve">tdanninga og erfaringa </w:t>
            </w:r>
            <w:r w:rsidRPr="006853AA">
              <w:rPr>
                <w:szCs w:val="24"/>
              </w:rPr>
              <w:t xml:space="preserve">til </w:t>
            </w:r>
            <w:r w:rsidR="00216704" w:rsidRPr="006853AA">
              <w:rPr>
                <w:szCs w:val="24"/>
              </w:rPr>
              <w:t>kvar</w:t>
            </w:r>
            <w:r w:rsidRPr="006853AA">
              <w:rPr>
                <w:szCs w:val="24"/>
              </w:rPr>
              <w:t>t</w:t>
            </w:r>
            <w:r w:rsidR="005811D7" w:rsidRPr="006853AA">
              <w:rPr>
                <w:szCs w:val="24"/>
              </w:rPr>
              <w:t xml:space="preserve"> </w:t>
            </w:r>
            <w:r w:rsidR="00216704" w:rsidRPr="006853AA">
              <w:rPr>
                <w:szCs w:val="24"/>
              </w:rPr>
              <w:t>einskild teammedlem</w:t>
            </w:r>
            <w:r w:rsidR="00941B48" w:rsidRPr="006853AA">
              <w:rPr>
                <w:szCs w:val="24"/>
              </w:rPr>
              <w:t xml:space="preserve">. </w:t>
            </w:r>
          </w:p>
          <w:p w14:paraId="07B46A4F" w14:textId="3F3D4B26" w:rsidR="00BB6F6C" w:rsidRPr="006853AA" w:rsidRDefault="009B6F0F" w:rsidP="00644BFC">
            <w:pPr>
              <w:pStyle w:val="Listeavsnitt"/>
              <w:numPr>
                <w:ilvl w:val="0"/>
                <w:numId w:val="19"/>
              </w:numPr>
              <w:spacing w:line="240" w:lineRule="auto"/>
              <w:ind w:right="0"/>
            </w:pPr>
            <w:r w:rsidRPr="006853AA">
              <w:rPr>
                <w:szCs w:val="24"/>
              </w:rPr>
              <w:t>K</w:t>
            </w:r>
            <w:r w:rsidR="00216704" w:rsidRPr="006853AA">
              <w:rPr>
                <w:szCs w:val="24"/>
              </w:rPr>
              <w:t>orleis teamet er sett saman</w:t>
            </w:r>
          </w:p>
          <w:p w14:paraId="1D2967BA" w14:textId="2D78D8CE" w:rsidR="009B6F0F" w:rsidRPr="006853AA" w:rsidRDefault="00BB6F6C" w:rsidP="00644BFC">
            <w:pPr>
              <w:pStyle w:val="Listeavsnitt"/>
              <w:numPr>
                <w:ilvl w:val="0"/>
                <w:numId w:val="19"/>
              </w:numPr>
              <w:spacing w:line="240" w:lineRule="auto"/>
              <w:ind w:right="0"/>
              <w:rPr>
                <w:szCs w:val="24"/>
              </w:rPr>
            </w:pPr>
            <w:r w:rsidRPr="006853AA">
              <w:rPr>
                <w:szCs w:val="24"/>
              </w:rPr>
              <w:t>I</w:t>
            </w:r>
            <w:r w:rsidR="00216704" w:rsidRPr="006853AA">
              <w:rPr>
                <w:szCs w:val="24"/>
              </w:rPr>
              <w:t xml:space="preserve"> kva grad medlemmane er vane med å samarbeide med kvarandre</w:t>
            </w:r>
          </w:p>
          <w:p w14:paraId="61BDDA06" w14:textId="480EE03D" w:rsidR="00216704" w:rsidRPr="006853AA" w:rsidRDefault="009B6F0F" w:rsidP="00644BFC">
            <w:pPr>
              <w:pStyle w:val="Listeavsnitt"/>
              <w:numPr>
                <w:ilvl w:val="0"/>
                <w:numId w:val="19"/>
              </w:numPr>
              <w:spacing w:line="240" w:lineRule="auto"/>
              <w:ind w:right="0"/>
              <w:rPr>
                <w:szCs w:val="24"/>
              </w:rPr>
            </w:pPr>
            <w:r w:rsidRPr="006853AA">
              <w:rPr>
                <w:szCs w:val="24"/>
              </w:rPr>
              <w:t>K</w:t>
            </w:r>
            <w:r w:rsidR="00216704" w:rsidRPr="006853AA">
              <w:rPr>
                <w:szCs w:val="24"/>
              </w:rPr>
              <w:t>orleis dei ulike profilane utfyller kvarandre.</w:t>
            </w:r>
          </w:p>
        </w:tc>
        <w:tc>
          <w:tcPr>
            <w:tcW w:w="2263" w:type="pct"/>
          </w:tcPr>
          <w:p w14:paraId="254FF480" w14:textId="77777777" w:rsidR="00D7580F" w:rsidRPr="006853AA" w:rsidRDefault="00D7580F" w:rsidP="00DA48FC">
            <w:pPr>
              <w:spacing w:line="240" w:lineRule="auto"/>
              <w:ind w:right="0"/>
              <w:rPr>
                <w:szCs w:val="24"/>
              </w:rPr>
            </w:pPr>
          </w:p>
          <w:p w14:paraId="702A9C1C" w14:textId="77777777" w:rsidR="00C934F8" w:rsidRPr="006853AA" w:rsidRDefault="00C934F8" w:rsidP="00DA48FC">
            <w:pPr>
              <w:spacing w:line="240" w:lineRule="auto"/>
              <w:ind w:right="0"/>
              <w:rPr>
                <w:szCs w:val="24"/>
              </w:rPr>
            </w:pPr>
          </w:p>
          <w:p w14:paraId="1D8BE62D" w14:textId="77777777" w:rsidR="00C934F8" w:rsidRPr="006853AA" w:rsidRDefault="00C934F8" w:rsidP="00DA48FC">
            <w:pPr>
              <w:spacing w:line="240" w:lineRule="auto"/>
              <w:ind w:right="0"/>
              <w:rPr>
                <w:szCs w:val="24"/>
              </w:rPr>
            </w:pPr>
          </w:p>
          <w:p w14:paraId="6F2F51B7" w14:textId="77777777" w:rsidR="00C934F8" w:rsidRPr="006853AA" w:rsidRDefault="00C934F8" w:rsidP="00DA48FC">
            <w:pPr>
              <w:spacing w:line="240" w:lineRule="auto"/>
              <w:ind w:right="0"/>
              <w:rPr>
                <w:szCs w:val="24"/>
              </w:rPr>
            </w:pPr>
          </w:p>
          <w:p w14:paraId="4B620187" w14:textId="05746269" w:rsidR="00216704" w:rsidRPr="006853AA" w:rsidRDefault="00216704" w:rsidP="00DA48FC">
            <w:pPr>
              <w:spacing w:line="240" w:lineRule="auto"/>
              <w:ind w:right="0"/>
              <w:rPr>
                <w:szCs w:val="24"/>
              </w:rPr>
            </w:pPr>
            <w:r w:rsidRPr="006853AA">
              <w:rPr>
                <w:szCs w:val="24"/>
              </w:rPr>
              <w:t xml:space="preserve">Utfylte </w:t>
            </w:r>
            <w:r w:rsidR="00E178A3" w:rsidRPr="006853AA">
              <w:rPr>
                <w:szCs w:val="24"/>
              </w:rPr>
              <w:t>«</w:t>
            </w:r>
            <w:r w:rsidRPr="00644BFC">
              <w:rPr>
                <w:b/>
                <w:bCs/>
                <w:szCs w:val="24"/>
              </w:rPr>
              <w:t>personprofilskjema</w:t>
            </w:r>
            <w:r w:rsidR="00E178A3" w:rsidRPr="006853AA">
              <w:rPr>
                <w:szCs w:val="24"/>
              </w:rPr>
              <w:t>»</w:t>
            </w:r>
            <w:r w:rsidRPr="006853AA">
              <w:rPr>
                <w:szCs w:val="24"/>
              </w:rPr>
              <w:t xml:space="preserve"> i </w:t>
            </w:r>
            <w:r w:rsidR="003B6D36" w:rsidRPr="006853AA">
              <w:rPr>
                <w:szCs w:val="24"/>
              </w:rPr>
              <w:br/>
            </w:r>
            <w:r w:rsidR="005E348F" w:rsidRPr="006853AA">
              <w:rPr>
                <w:szCs w:val="24"/>
              </w:rPr>
              <w:t>Jf. Kravspesifikasjon pkt. 2.2 bokstav T</w:t>
            </w:r>
            <w:r w:rsidR="00C13837" w:rsidRPr="006853AA">
              <w:rPr>
                <w:szCs w:val="24"/>
              </w:rPr>
              <w:t xml:space="preserve"> og pkt. 3.2.</w:t>
            </w:r>
            <w:r w:rsidRPr="006853AA">
              <w:rPr>
                <w:szCs w:val="24"/>
              </w:rPr>
              <w:t xml:space="preserve"> </w:t>
            </w:r>
            <w:r w:rsidR="00356437" w:rsidRPr="006853AA">
              <w:rPr>
                <w:b/>
                <w:bCs/>
                <w:szCs w:val="24"/>
              </w:rPr>
              <w:t>Vedlegg B3.</w:t>
            </w:r>
          </w:p>
          <w:p w14:paraId="087BAC93" w14:textId="77777777" w:rsidR="00941B48" w:rsidRPr="006853AA" w:rsidRDefault="00941B48" w:rsidP="00DA48FC">
            <w:pPr>
              <w:spacing w:line="240" w:lineRule="auto"/>
              <w:ind w:right="0"/>
              <w:rPr>
                <w:szCs w:val="24"/>
              </w:rPr>
            </w:pPr>
          </w:p>
          <w:p w14:paraId="2A55CF87" w14:textId="0C9429D4" w:rsidR="00216704" w:rsidRPr="006853AA" w:rsidRDefault="00216704" w:rsidP="00216704">
            <w:pPr>
              <w:spacing w:line="240" w:lineRule="auto"/>
              <w:ind w:right="0"/>
              <w:rPr>
                <w:szCs w:val="24"/>
              </w:rPr>
            </w:pPr>
            <w:r w:rsidRPr="006853AA">
              <w:rPr>
                <w:szCs w:val="24"/>
              </w:rPr>
              <w:t xml:space="preserve">Tre relevante </w:t>
            </w:r>
            <w:r w:rsidRPr="00644BFC">
              <w:rPr>
                <w:b/>
                <w:bCs/>
                <w:szCs w:val="24"/>
              </w:rPr>
              <w:t>døme på kampanjar</w:t>
            </w:r>
            <w:r w:rsidRPr="006853AA">
              <w:rPr>
                <w:szCs w:val="24"/>
              </w:rPr>
              <w:t xml:space="preserve"> frå det kreative kjerneteamet i tilbodet. </w:t>
            </w:r>
            <w:r w:rsidR="003B6D36" w:rsidRPr="006853AA">
              <w:rPr>
                <w:szCs w:val="24"/>
              </w:rPr>
              <w:br/>
            </w:r>
            <w:r w:rsidRPr="006853AA">
              <w:rPr>
                <w:szCs w:val="24"/>
              </w:rPr>
              <w:t xml:space="preserve">Døma bør vere fleirkanalskampanjar og vise korleis teamet evnar å tenkje både profilbyggjande og handlingsutløysande. Døma kan òg vere utdrag av kommunikasjonen eit år for aktuelle kundar. Leverandøren skal skildre bakgrunnen for </w:t>
            </w:r>
            <w:r w:rsidR="003B6D36" w:rsidRPr="006853AA">
              <w:rPr>
                <w:szCs w:val="24"/>
              </w:rPr>
              <w:t>k</w:t>
            </w:r>
            <w:r w:rsidRPr="006853AA">
              <w:rPr>
                <w:szCs w:val="24"/>
              </w:rPr>
              <w:t>ommunikasjons</w:t>
            </w:r>
            <w:r w:rsidR="003B6D36" w:rsidRPr="006853AA">
              <w:rPr>
                <w:szCs w:val="24"/>
              </w:rPr>
              <w:t xml:space="preserve">- </w:t>
            </w:r>
            <w:r w:rsidRPr="006853AA">
              <w:rPr>
                <w:szCs w:val="24"/>
              </w:rPr>
              <w:t xml:space="preserve">løysingane som er valde og eventuelle </w:t>
            </w:r>
            <w:proofErr w:type="spellStart"/>
            <w:r w:rsidRPr="006853AA">
              <w:rPr>
                <w:szCs w:val="24"/>
              </w:rPr>
              <w:t>dokumenterbare</w:t>
            </w:r>
            <w:proofErr w:type="spellEnd"/>
            <w:r w:rsidRPr="006853AA">
              <w:rPr>
                <w:szCs w:val="24"/>
              </w:rPr>
              <w:t xml:space="preserve"> resultat.</w:t>
            </w:r>
          </w:p>
          <w:p w14:paraId="32314E8E" w14:textId="7AD2B5CD" w:rsidR="00216704" w:rsidRPr="006853AA" w:rsidRDefault="00216704" w:rsidP="00216704">
            <w:pPr>
              <w:spacing w:line="240" w:lineRule="auto"/>
              <w:ind w:right="0"/>
              <w:rPr>
                <w:szCs w:val="24"/>
              </w:rPr>
            </w:pPr>
            <w:r w:rsidRPr="006853AA">
              <w:rPr>
                <w:szCs w:val="24"/>
              </w:rPr>
              <w:t>Kvar</w:t>
            </w:r>
            <w:r w:rsidR="007F499F" w:rsidRPr="006853AA">
              <w:rPr>
                <w:szCs w:val="24"/>
              </w:rPr>
              <w:t>t</w:t>
            </w:r>
            <w:r w:rsidRPr="006853AA">
              <w:rPr>
                <w:szCs w:val="24"/>
              </w:rPr>
              <w:t xml:space="preserve"> </w:t>
            </w:r>
            <w:r w:rsidR="00356437" w:rsidRPr="006853AA">
              <w:rPr>
                <w:szCs w:val="24"/>
              </w:rPr>
              <w:t xml:space="preserve">døme </w:t>
            </w:r>
            <w:r w:rsidRPr="006853AA">
              <w:rPr>
                <w:szCs w:val="24"/>
              </w:rPr>
              <w:t>skal ikkje vere på meir enn fem sider, inkludert bilete/illustrasjonar. Døma skal ikkje vere meir enn to år gamle.</w:t>
            </w:r>
            <w:r w:rsidR="00356437" w:rsidRPr="006853AA">
              <w:rPr>
                <w:szCs w:val="24"/>
              </w:rPr>
              <w:t xml:space="preserve"> </w:t>
            </w:r>
            <w:r w:rsidRPr="006853AA">
              <w:rPr>
                <w:szCs w:val="24"/>
              </w:rPr>
              <w:t xml:space="preserve">Døma skal leverast som eit eige dokument. </w:t>
            </w:r>
            <w:r w:rsidR="00356437" w:rsidRPr="006853AA">
              <w:rPr>
                <w:b/>
                <w:bCs/>
                <w:szCs w:val="24"/>
              </w:rPr>
              <w:t>Vedlegg B4</w:t>
            </w:r>
            <w:r w:rsidR="00356437" w:rsidRPr="006853AA">
              <w:rPr>
                <w:szCs w:val="24"/>
              </w:rPr>
              <w:t>.</w:t>
            </w:r>
          </w:p>
          <w:p w14:paraId="289F6A17" w14:textId="77777777" w:rsidR="00216704" w:rsidRPr="006853AA" w:rsidRDefault="00216704" w:rsidP="00216704">
            <w:pPr>
              <w:spacing w:line="240" w:lineRule="auto"/>
              <w:ind w:right="0"/>
              <w:rPr>
                <w:szCs w:val="24"/>
              </w:rPr>
            </w:pPr>
          </w:p>
        </w:tc>
        <w:tc>
          <w:tcPr>
            <w:tcW w:w="779" w:type="pct"/>
          </w:tcPr>
          <w:p w14:paraId="06B5B94B" w14:textId="5E444C23" w:rsidR="00216704" w:rsidRPr="006853AA" w:rsidRDefault="00392223" w:rsidP="00216704">
            <w:pPr>
              <w:spacing w:line="240" w:lineRule="auto"/>
              <w:ind w:right="0"/>
              <w:rPr>
                <w:b/>
                <w:bCs/>
                <w:szCs w:val="24"/>
              </w:rPr>
            </w:pPr>
            <w:r w:rsidRPr="006853AA">
              <w:rPr>
                <w:szCs w:val="24"/>
              </w:rPr>
              <w:t xml:space="preserve">       </w:t>
            </w:r>
            <w:r w:rsidRPr="006853AA">
              <w:rPr>
                <w:b/>
                <w:bCs/>
                <w:szCs w:val="24"/>
              </w:rPr>
              <w:t>35</w:t>
            </w:r>
            <w:r w:rsidR="00216704" w:rsidRPr="006853AA">
              <w:rPr>
                <w:b/>
                <w:bCs/>
                <w:szCs w:val="24"/>
              </w:rPr>
              <w:t xml:space="preserve"> %</w:t>
            </w:r>
          </w:p>
        </w:tc>
      </w:tr>
    </w:tbl>
    <w:p w14:paraId="23D9A5D6" w14:textId="221562DA" w:rsidR="00E30F23" w:rsidRPr="006853AA" w:rsidRDefault="00E30F23">
      <w:pPr>
        <w:spacing w:line="240" w:lineRule="auto"/>
        <w:ind w:right="0"/>
        <w:rPr>
          <w:b/>
          <w:sz w:val="24"/>
          <w:szCs w:val="40"/>
        </w:rPr>
      </w:pPr>
    </w:p>
    <w:p w14:paraId="31A93E85" w14:textId="77777777" w:rsidR="006947FD" w:rsidRPr="006853AA" w:rsidRDefault="006947FD" w:rsidP="006947FD">
      <w:pPr>
        <w:spacing w:line="240" w:lineRule="auto"/>
        <w:ind w:right="0"/>
        <w:rPr>
          <w:szCs w:val="24"/>
          <w:highlight w:val="yellow"/>
        </w:rPr>
      </w:pPr>
      <w:r w:rsidRPr="006853AA">
        <w:rPr>
          <w:szCs w:val="24"/>
        </w:rPr>
        <w:t xml:space="preserve">Alle godkjente tilbod vil bli evaluerte med poeng på tildelingskriteria, der 6 er høgast og </w:t>
      </w:r>
      <w:r w:rsidR="00DA46EE" w:rsidRPr="006853AA">
        <w:rPr>
          <w:szCs w:val="24"/>
        </w:rPr>
        <w:t>0</w:t>
      </w:r>
      <w:r w:rsidRPr="006853AA">
        <w:rPr>
          <w:szCs w:val="24"/>
        </w:rPr>
        <w:t xml:space="preserve"> er lågast.  </w:t>
      </w:r>
    </w:p>
    <w:p w14:paraId="44D0531A" w14:textId="77777777" w:rsidR="006947FD" w:rsidRPr="006853AA" w:rsidRDefault="006947FD" w:rsidP="006947FD">
      <w:pPr>
        <w:spacing w:line="240" w:lineRule="auto"/>
        <w:ind w:right="0"/>
        <w:rPr>
          <w:szCs w:val="24"/>
          <w:highlight w:val="yellow"/>
        </w:rPr>
      </w:pPr>
    </w:p>
    <w:p w14:paraId="2FCE5F75" w14:textId="161AA456" w:rsidR="00A44ABB" w:rsidRPr="006853AA" w:rsidRDefault="00A44ABB" w:rsidP="00A44ABB">
      <w:pPr>
        <w:spacing w:line="240" w:lineRule="auto"/>
        <w:ind w:right="0"/>
        <w:rPr>
          <w:szCs w:val="24"/>
        </w:rPr>
      </w:pPr>
      <w:r w:rsidRPr="006853AA">
        <w:rPr>
          <w:szCs w:val="24"/>
        </w:rPr>
        <w:t xml:space="preserve">Oppdragsgjevar nyttar ein evalueringsmodell der beste pristilbod får 6 poeng, medan dei andre pristilboda får poeng basert på </w:t>
      </w:r>
      <w:proofErr w:type="spellStart"/>
      <w:r w:rsidRPr="006853AA">
        <w:rPr>
          <w:szCs w:val="24"/>
        </w:rPr>
        <w:t>f</w:t>
      </w:r>
      <w:r w:rsidR="002318E6" w:rsidRPr="006853AA">
        <w:rPr>
          <w:szCs w:val="24"/>
        </w:rPr>
        <w:t>øre</w:t>
      </w:r>
      <w:r w:rsidRPr="006853AA">
        <w:rPr>
          <w:szCs w:val="24"/>
        </w:rPr>
        <w:t>h</w:t>
      </w:r>
      <w:r w:rsidR="002318E6" w:rsidRPr="006853AA">
        <w:rPr>
          <w:szCs w:val="24"/>
        </w:rPr>
        <w:t>a</w:t>
      </w:r>
      <w:r w:rsidRPr="006853AA">
        <w:rPr>
          <w:szCs w:val="24"/>
        </w:rPr>
        <w:t>ldsmessig</w:t>
      </w:r>
      <w:proofErr w:type="spellEnd"/>
      <w:r w:rsidRPr="006853AA">
        <w:rPr>
          <w:szCs w:val="24"/>
        </w:rPr>
        <w:t xml:space="preserve"> metode (PB/PE x 6 = , der PB står for beste pristilbod og PE for det evaluerte pristilbodet).</w:t>
      </w:r>
    </w:p>
    <w:p w14:paraId="1B30E2CC" w14:textId="77777777" w:rsidR="00A44ABB" w:rsidRPr="006853AA" w:rsidRDefault="00A44ABB" w:rsidP="00A44ABB">
      <w:pPr>
        <w:spacing w:line="240" w:lineRule="auto"/>
        <w:ind w:right="0"/>
        <w:rPr>
          <w:szCs w:val="24"/>
        </w:rPr>
      </w:pPr>
    </w:p>
    <w:p w14:paraId="3D79770A" w14:textId="77777777" w:rsidR="00A44ABB" w:rsidRPr="006853AA" w:rsidRDefault="00A44ABB" w:rsidP="00A44ABB">
      <w:pPr>
        <w:spacing w:line="240" w:lineRule="auto"/>
        <w:ind w:right="0"/>
        <w:rPr>
          <w:szCs w:val="24"/>
        </w:rPr>
      </w:pPr>
      <w:r w:rsidRPr="006853AA">
        <w:rPr>
          <w:szCs w:val="24"/>
        </w:rPr>
        <w:t xml:space="preserve">Oppdragsgjevar vil evaluere kvalitetskriteria etter ei vurdering av tilboda i forhold til kvarandre på ein poengskala mellom 0 og 6. Beste tilbod på det einskilde kvalitative kriterium vil verte oppjustert til maksimalt tal poeng, og dei andre tilbydarane vert flytta relativt etter dette. </w:t>
      </w:r>
    </w:p>
    <w:p w14:paraId="7D3EF265" w14:textId="77777777" w:rsidR="006018A5" w:rsidRPr="006853AA" w:rsidRDefault="006018A5" w:rsidP="006018A5">
      <w:pPr>
        <w:spacing w:line="240" w:lineRule="auto"/>
        <w:ind w:right="0"/>
        <w:rPr>
          <w:szCs w:val="24"/>
          <w:highlight w:val="yellow"/>
        </w:rPr>
      </w:pPr>
    </w:p>
    <w:p w14:paraId="72E5FE6E" w14:textId="77777777" w:rsidR="006947FD" w:rsidRPr="006853AA" w:rsidRDefault="006947FD">
      <w:pPr>
        <w:spacing w:line="240" w:lineRule="auto"/>
        <w:ind w:right="0"/>
        <w:rPr>
          <w:rFonts w:ascii="Roboto Slab" w:hAnsi="Roboto Slab"/>
          <w:caps/>
          <w:sz w:val="32"/>
          <w:szCs w:val="60"/>
        </w:rPr>
      </w:pPr>
      <w:r w:rsidRPr="006853AA">
        <w:br w:type="page"/>
      </w:r>
    </w:p>
    <w:p w14:paraId="7C5EB7F8" w14:textId="77777777" w:rsidR="00B900CC" w:rsidRPr="006853AA" w:rsidRDefault="00B900CC" w:rsidP="00F85FF5">
      <w:pPr>
        <w:pStyle w:val="Overskrift2"/>
      </w:pPr>
      <w:bookmarkStart w:id="41" w:name="_Toc232070964"/>
      <w:r w:rsidRPr="006853AA">
        <w:lastRenderedPageBreak/>
        <w:t xml:space="preserve">INNLEVERING </w:t>
      </w:r>
      <w:r w:rsidR="00FB3992" w:rsidRPr="006853AA">
        <w:t xml:space="preserve">OG </w:t>
      </w:r>
      <w:r w:rsidRPr="006853AA">
        <w:t>UTFORMING AV TILBOD</w:t>
      </w:r>
      <w:bookmarkEnd w:id="41"/>
      <w:r w:rsidRPr="006853AA">
        <w:t xml:space="preserve"> </w:t>
      </w:r>
    </w:p>
    <w:p w14:paraId="58C4A897" w14:textId="77777777" w:rsidR="00B900CC" w:rsidRPr="006853AA" w:rsidRDefault="00B900CC" w:rsidP="001A68CF">
      <w:pPr>
        <w:pStyle w:val="Overskrift3"/>
      </w:pPr>
      <w:bookmarkStart w:id="42" w:name="_Toc232070965"/>
      <w:r w:rsidRPr="006853AA">
        <w:t>Innlevering av tilbod</w:t>
      </w:r>
      <w:bookmarkEnd w:id="42"/>
    </w:p>
    <w:p w14:paraId="0B84A0AB" w14:textId="51A1040C" w:rsidR="00B900CC" w:rsidRPr="006853AA" w:rsidRDefault="00B900CC" w:rsidP="00B900CC">
      <w:r w:rsidRPr="006853AA">
        <w:t xml:space="preserve">Tilbydar skal skrive ut, signere og datere Vedlegg </w:t>
      </w:r>
      <w:r w:rsidR="008C33B5" w:rsidRPr="006853AA">
        <w:t>5</w:t>
      </w:r>
      <w:r w:rsidRPr="006853AA">
        <w:t xml:space="preserve">: Tilbodsbrev og levere dette saman med tilbodet. Tilbydar kan også nytte elektronisk signatur som tilfredsstiller krava til </w:t>
      </w:r>
      <w:proofErr w:type="spellStart"/>
      <w:r w:rsidRPr="006853AA">
        <w:t>eID</w:t>
      </w:r>
      <w:proofErr w:type="spellEnd"/>
      <w:r w:rsidRPr="006853AA">
        <w:t>-ordning i forskrift 21. november 2019 nr. 1578 om s</w:t>
      </w:r>
      <w:r w:rsidR="007260A9">
        <w:t>jølv</w:t>
      </w:r>
      <w:r w:rsidRPr="00C73F1A">
        <w:t>deklarasjon av ordning</w:t>
      </w:r>
      <w:r w:rsidR="00C73F1A">
        <w:t>a</w:t>
      </w:r>
      <w:r w:rsidRPr="00C73F1A">
        <w:t>r for elektronisk identifikasjon § 3 og er oppført på publisert liste i samsvar til § 13 første ledd i denne forskrifta.</w:t>
      </w:r>
    </w:p>
    <w:p w14:paraId="7A14849A" w14:textId="77777777" w:rsidR="00B900CC" w:rsidRPr="006853AA" w:rsidRDefault="00B900CC" w:rsidP="00B900CC"/>
    <w:p w14:paraId="003008E7" w14:textId="77777777" w:rsidR="00B900CC" w:rsidRPr="006853AA" w:rsidRDefault="00B900CC" w:rsidP="00B900CC">
      <w:r w:rsidRPr="006853AA">
        <w:t>Interesserte leverandørar vert oppmoda om å gjere seg kjent med TendSign i god tid før innleveringsfrist</w:t>
      </w:r>
      <w:r w:rsidR="0002295E" w:rsidRPr="006853AA">
        <w:t xml:space="preserve"> for tilbodet</w:t>
      </w:r>
      <w:r w:rsidRPr="006853AA">
        <w:t>. Etter at innleveringsfrist er gått ut vil det ikkje vere mogeleg å sende inn tilbod i TendSign. Brukarstøtte er tilgjengeleg på startsida på din leverandørkonto i TendSign. Her kan du både kontakte support og finne manual for korrekt bruk.</w:t>
      </w:r>
    </w:p>
    <w:p w14:paraId="4DD22A42" w14:textId="77777777" w:rsidR="00B900CC" w:rsidRPr="006853AA" w:rsidRDefault="00B900CC" w:rsidP="00B900CC"/>
    <w:p w14:paraId="12AC037E" w14:textId="77777777" w:rsidR="00B900CC" w:rsidRPr="006853AA" w:rsidRDefault="00B900CC" w:rsidP="00B900CC">
      <w:pPr>
        <w:tabs>
          <w:tab w:val="left" w:pos="2835"/>
        </w:tabs>
        <w:rPr>
          <w:u w:val="single"/>
        </w:rPr>
      </w:pPr>
      <w:r w:rsidRPr="006853AA">
        <w:t xml:space="preserve">Vi tilrår alle leverandørar som nyttar spamstyringssystem å leggje inn følgjande e-postadresser i lista over pålitelege avsendarar: </w:t>
      </w:r>
      <w:hyperlink r:id="rId26" w:tgtFrame="_blank" w:history="1">
        <w:r w:rsidRPr="006853AA">
          <w:rPr>
            <w:rFonts w:cs="Arial"/>
            <w:sz w:val="23"/>
            <w:szCs w:val="23"/>
            <w:u w:val="single"/>
          </w:rPr>
          <w:t>support.tendsign@mercell.com</w:t>
        </w:r>
      </w:hyperlink>
      <w:r w:rsidRPr="006853AA">
        <w:rPr>
          <w:rFonts w:cs="Arial"/>
          <w:sz w:val="18"/>
          <w:szCs w:val="18"/>
        </w:rPr>
        <w:t xml:space="preserve">, </w:t>
      </w:r>
      <w:hyperlink r:id="rId27" w:tgtFrame="_blank" w:history="1">
        <w:r w:rsidRPr="006853AA">
          <w:rPr>
            <w:rFonts w:cs="Arial"/>
            <w:sz w:val="23"/>
            <w:szCs w:val="23"/>
            <w:u w:val="single"/>
          </w:rPr>
          <w:t>noreply.commerce@mercell.com</w:t>
        </w:r>
      </w:hyperlink>
      <w:r w:rsidRPr="006853AA">
        <w:t xml:space="preserve"> og </w:t>
      </w:r>
      <w:hyperlink r:id="rId28" w:tgtFrame="_blank" w:history="1">
        <w:r w:rsidRPr="006853AA">
          <w:rPr>
            <w:rFonts w:cs="Arial"/>
            <w:sz w:val="23"/>
            <w:szCs w:val="23"/>
            <w:u w:val="single"/>
          </w:rPr>
          <w:t>noreply.commerce@mailinfo.mercell.com</w:t>
        </w:r>
      </w:hyperlink>
      <w:r w:rsidRPr="006853AA">
        <w:rPr>
          <w:rFonts w:cs="Arial"/>
          <w:sz w:val="18"/>
          <w:szCs w:val="18"/>
        </w:rPr>
        <w:t>.</w:t>
      </w:r>
    </w:p>
    <w:p w14:paraId="6C0EAEA5" w14:textId="77777777" w:rsidR="00B900CC" w:rsidRPr="006853AA" w:rsidRDefault="00B900CC" w:rsidP="00B900CC"/>
    <w:p w14:paraId="0A4EE0C9" w14:textId="77777777" w:rsidR="00B900CC" w:rsidRPr="006853AA" w:rsidRDefault="00B900CC" w:rsidP="00B900CC">
      <w:r w:rsidRPr="006853AA">
        <w:t>MERK at tilbod ikkje er sendt inn før du har mottatt stadfesting på dette i innleveringsprosessen og på e-post.</w:t>
      </w:r>
    </w:p>
    <w:p w14:paraId="4C26C774" w14:textId="77777777" w:rsidR="00A44ABB" w:rsidRPr="006853AA" w:rsidRDefault="00A44ABB" w:rsidP="00B900CC"/>
    <w:p w14:paraId="0F1247C7" w14:textId="77777777" w:rsidR="00B900CC" w:rsidRPr="006853AA" w:rsidRDefault="00B900CC" w:rsidP="00F85FF5">
      <w:pPr>
        <w:pStyle w:val="Overskrift3"/>
      </w:pPr>
      <w:bookmarkStart w:id="43" w:name="_Toc232070966"/>
      <w:r w:rsidRPr="006853AA">
        <w:t>Utforming av tilbodet</w:t>
      </w:r>
      <w:bookmarkEnd w:id="43"/>
    </w:p>
    <w:p w14:paraId="4B585F14" w14:textId="77777777" w:rsidR="00B900CC" w:rsidRPr="006853AA" w:rsidRDefault="00B900CC" w:rsidP="00B900CC">
      <w:r w:rsidRPr="006853AA">
        <w:t>Tilbydar er sjølv ansvarleg for at alle spørsmål, krav og avklaringspunkt er svara på og dokumenterte i tilbodet. Tilbodet skal vere skriftleg og leverast på norsk.</w:t>
      </w:r>
    </w:p>
    <w:p w14:paraId="18446E8A" w14:textId="77777777" w:rsidR="00B900CC" w:rsidRPr="006853AA" w:rsidRDefault="00B900CC" w:rsidP="00B900CC"/>
    <w:p w14:paraId="145169AB" w14:textId="3A04BDB4" w:rsidR="00B900CC" w:rsidRPr="006853AA" w:rsidRDefault="00B900CC" w:rsidP="00B900CC">
      <w:r w:rsidRPr="006853AA">
        <w:t xml:space="preserve">Leverandøren har risikoen for uklarheiter i tilbodet, jf. FOA § </w:t>
      </w:r>
      <w:r w:rsidR="00F35134" w:rsidRPr="006853AA">
        <w:t>19</w:t>
      </w:r>
      <w:r w:rsidRPr="006853AA">
        <w:t>-3.</w:t>
      </w:r>
    </w:p>
    <w:p w14:paraId="124F8E2E" w14:textId="77777777" w:rsidR="00B900CC" w:rsidRPr="006853AA" w:rsidRDefault="00B900CC" w:rsidP="00B900CC"/>
    <w:p w14:paraId="110E3203" w14:textId="0F316ACA" w:rsidR="00B900CC" w:rsidRPr="006853AA" w:rsidRDefault="00B900CC" w:rsidP="00B900CC">
      <w:r w:rsidRPr="006853AA">
        <w:t xml:space="preserve">Ved å levere inn tilbod godtek tilbydar avtalens vilkår og </w:t>
      </w:r>
      <w:r w:rsidR="00644BFC">
        <w:t>dei andre</w:t>
      </w:r>
      <w:r w:rsidR="00644BFC" w:rsidRPr="00644BFC">
        <w:t xml:space="preserve"> </w:t>
      </w:r>
      <w:r w:rsidRPr="00644BFC">
        <w:t>konkurransedokument</w:t>
      </w:r>
      <w:r w:rsidR="00644BFC">
        <w:t>a</w:t>
      </w:r>
      <w:r w:rsidRPr="00644BFC">
        <w:t>.</w:t>
      </w:r>
    </w:p>
    <w:p w14:paraId="68A15283" w14:textId="77777777" w:rsidR="00B900CC" w:rsidRPr="006853AA" w:rsidRDefault="00B900CC" w:rsidP="00B900CC"/>
    <w:p w14:paraId="3A83BC86" w14:textId="77777777" w:rsidR="002B03BF" w:rsidRPr="006853AA" w:rsidRDefault="002B03BF" w:rsidP="002B03BF">
      <w:r w:rsidRPr="006853AA">
        <w:t xml:space="preserve">For å sikre effektivitet, likehandsaming og ein god dokumentpresentasjon, er det viktig at tilboda har lik struktur. </w:t>
      </w:r>
    </w:p>
    <w:p w14:paraId="6AE444A2" w14:textId="77777777" w:rsidR="002B03BF" w:rsidRPr="006853AA" w:rsidRDefault="002B03BF" w:rsidP="001A68CF">
      <w:pPr>
        <w:pStyle w:val="Listeavsnitt"/>
        <w:numPr>
          <w:ilvl w:val="0"/>
          <w:numId w:val="10"/>
        </w:numPr>
      </w:pPr>
      <w:r w:rsidRPr="006853AA">
        <w:t xml:space="preserve">Filnamnet bør merkast med riktig punktnummer frå tabellen under, og </w:t>
      </w:r>
    </w:p>
    <w:p w14:paraId="5229E087" w14:textId="77777777" w:rsidR="002B03BF" w:rsidRPr="006853AA" w:rsidRDefault="002B03BF" w:rsidP="001A68CF">
      <w:pPr>
        <w:pStyle w:val="Listeavsnitt"/>
        <w:numPr>
          <w:ilvl w:val="0"/>
          <w:numId w:val="10"/>
        </w:numPr>
      </w:pPr>
      <w:r w:rsidRPr="006853AA">
        <w:t>tilbodet bør utformast i samsvar med den disposisjonen som følgjer under.</w:t>
      </w:r>
    </w:p>
    <w:p w14:paraId="2B97879E" w14:textId="77777777" w:rsidR="002B03BF" w:rsidRPr="006853AA" w:rsidRDefault="002B03BF" w:rsidP="002B03BF">
      <w:pPr>
        <w:spacing w:line="240" w:lineRule="auto"/>
        <w:ind w:right="0"/>
      </w:pPr>
      <w:r w:rsidRPr="006853AA">
        <w:br w:type="page"/>
      </w:r>
    </w:p>
    <w:p w14:paraId="6F3A7370" w14:textId="77777777" w:rsidR="002B03BF" w:rsidRPr="006853AA" w:rsidRDefault="002B03BF" w:rsidP="002B03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7706"/>
      </w:tblGrid>
      <w:tr w:rsidR="002B03BF" w:rsidRPr="006853AA" w14:paraId="5D56DB53" w14:textId="77777777" w:rsidTr="00E33EA7">
        <w:tc>
          <w:tcPr>
            <w:tcW w:w="1129" w:type="dxa"/>
            <w:shd w:val="clear" w:color="auto" w:fill="D9D9D9"/>
          </w:tcPr>
          <w:p w14:paraId="306B94FC" w14:textId="77777777" w:rsidR="002B03BF" w:rsidRPr="006853AA" w:rsidRDefault="002B03BF" w:rsidP="00E33EA7">
            <w:pPr>
              <w:rPr>
                <w:rFonts w:cs="Arial"/>
                <w:bCs/>
              </w:rPr>
            </w:pPr>
            <w:r w:rsidRPr="006853AA">
              <w:rPr>
                <w:rFonts w:cs="Arial"/>
                <w:bCs/>
              </w:rPr>
              <w:t>Punkt nr.</w:t>
            </w:r>
          </w:p>
        </w:tc>
        <w:tc>
          <w:tcPr>
            <w:tcW w:w="7706" w:type="dxa"/>
            <w:shd w:val="clear" w:color="auto" w:fill="D9D9D9"/>
          </w:tcPr>
          <w:p w14:paraId="2A3F66C8" w14:textId="77777777" w:rsidR="002B03BF" w:rsidRPr="006853AA" w:rsidRDefault="002B03BF" w:rsidP="00E33EA7">
            <w:pPr>
              <w:rPr>
                <w:rFonts w:cs="Arial"/>
                <w:bCs/>
              </w:rPr>
            </w:pPr>
            <w:r w:rsidRPr="006853AA">
              <w:rPr>
                <w:rFonts w:cs="Arial"/>
                <w:bCs/>
              </w:rPr>
              <w:t>Dokument</w:t>
            </w:r>
          </w:p>
        </w:tc>
      </w:tr>
      <w:tr w:rsidR="002B03BF" w:rsidRPr="006853AA" w14:paraId="215E3818" w14:textId="77777777" w:rsidTr="00E33EA7">
        <w:tc>
          <w:tcPr>
            <w:tcW w:w="1129" w:type="dxa"/>
          </w:tcPr>
          <w:p w14:paraId="6828E2BB" w14:textId="77777777" w:rsidR="002B03BF" w:rsidRPr="006853AA" w:rsidRDefault="002B03BF" w:rsidP="00E33EA7">
            <w:pPr>
              <w:rPr>
                <w:rFonts w:cs="Arial"/>
              </w:rPr>
            </w:pPr>
            <w:r w:rsidRPr="006853AA">
              <w:rPr>
                <w:rFonts w:cs="Arial"/>
              </w:rPr>
              <w:t>1.1</w:t>
            </w:r>
          </w:p>
        </w:tc>
        <w:tc>
          <w:tcPr>
            <w:tcW w:w="7706" w:type="dxa"/>
          </w:tcPr>
          <w:p w14:paraId="038F0923" w14:textId="77777777" w:rsidR="002B03BF" w:rsidRPr="006853AA" w:rsidRDefault="002B03BF" w:rsidP="00E33EA7">
            <w:pPr>
              <w:rPr>
                <w:rFonts w:cs="Arial"/>
              </w:rPr>
            </w:pPr>
            <w:r w:rsidRPr="006853AA">
              <w:rPr>
                <w:rFonts w:cs="Arial"/>
              </w:rPr>
              <w:t xml:space="preserve">Vedlegg 5: Tilbodsbrev </w:t>
            </w:r>
          </w:p>
        </w:tc>
      </w:tr>
      <w:tr w:rsidR="002B03BF" w:rsidRPr="006853AA" w14:paraId="091959FE" w14:textId="77777777" w:rsidTr="00E33EA7">
        <w:tc>
          <w:tcPr>
            <w:tcW w:w="1129" w:type="dxa"/>
          </w:tcPr>
          <w:p w14:paraId="369AA2EC" w14:textId="77777777" w:rsidR="002B03BF" w:rsidRPr="006853AA" w:rsidRDefault="002B03BF" w:rsidP="00E33EA7">
            <w:pPr>
              <w:rPr>
                <w:rFonts w:cs="Arial"/>
              </w:rPr>
            </w:pPr>
            <w:r w:rsidRPr="006853AA">
              <w:rPr>
                <w:rFonts w:cs="Arial"/>
              </w:rPr>
              <w:t>1.2</w:t>
            </w:r>
          </w:p>
        </w:tc>
        <w:tc>
          <w:tcPr>
            <w:tcW w:w="7706" w:type="dxa"/>
          </w:tcPr>
          <w:p w14:paraId="65690608" w14:textId="77777777" w:rsidR="002B03BF" w:rsidRPr="006853AA" w:rsidRDefault="002B03BF" w:rsidP="00E33EA7">
            <w:pPr>
              <w:rPr>
                <w:rFonts w:cs="Arial"/>
              </w:rPr>
            </w:pPr>
            <w:r w:rsidRPr="006853AA">
              <w:rPr>
                <w:rFonts w:cs="Arial"/>
              </w:rPr>
              <w:t>Vedlegg 6: Tilbydar sine atterhald og avvik</w:t>
            </w:r>
          </w:p>
        </w:tc>
      </w:tr>
      <w:tr w:rsidR="002B03BF" w:rsidRPr="006853AA" w14:paraId="784C3DE2" w14:textId="77777777" w:rsidTr="00E33EA7">
        <w:tc>
          <w:tcPr>
            <w:tcW w:w="1129" w:type="dxa"/>
          </w:tcPr>
          <w:p w14:paraId="2C9E2D22" w14:textId="77777777" w:rsidR="002B03BF" w:rsidRPr="006853AA" w:rsidRDefault="002B03BF" w:rsidP="00E33EA7">
            <w:pPr>
              <w:rPr>
                <w:rFonts w:cs="Arial"/>
              </w:rPr>
            </w:pPr>
            <w:r w:rsidRPr="006853AA">
              <w:rPr>
                <w:rFonts w:cs="Arial"/>
              </w:rPr>
              <w:t>1.3</w:t>
            </w:r>
          </w:p>
        </w:tc>
        <w:tc>
          <w:tcPr>
            <w:tcW w:w="7706" w:type="dxa"/>
          </w:tcPr>
          <w:p w14:paraId="4B362C3F" w14:textId="77777777" w:rsidR="002B03BF" w:rsidRPr="006853AA" w:rsidRDefault="002B03BF" w:rsidP="00E33EA7">
            <w:pPr>
              <w:rPr>
                <w:rFonts w:cs="Arial"/>
              </w:rPr>
            </w:pPr>
            <w:r w:rsidRPr="006853AA">
              <w:rPr>
                <w:rFonts w:cs="Arial"/>
              </w:rPr>
              <w:t>Vedlegg 7: Teiepliktige opplysningar og eigenerklæring om bortfall av teieplikt knytt til tilbod</w:t>
            </w:r>
          </w:p>
        </w:tc>
      </w:tr>
      <w:tr w:rsidR="002B03BF" w:rsidRPr="006853AA" w14:paraId="450CF54E" w14:textId="77777777" w:rsidTr="00E33EA7">
        <w:tc>
          <w:tcPr>
            <w:tcW w:w="1129" w:type="dxa"/>
            <w:shd w:val="clear" w:color="auto" w:fill="D9D9D9"/>
          </w:tcPr>
          <w:p w14:paraId="1FEEEE81" w14:textId="77777777" w:rsidR="002B03BF" w:rsidRPr="006853AA" w:rsidRDefault="002B03BF" w:rsidP="00E33EA7">
            <w:pPr>
              <w:rPr>
                <w:rFonts w:cs="Arial"/>
                <w:b/>
              </w:rPr>
            </w:pPr>
          </w:p>
        </w:tc>
        <w:tc>
          <w:tcPr>
            <w:tcW w:w="7706" w:type="dxa"/>
            <w:shd w:val="clear" w:color="auto" w:fill="D9D9D9"/>
          </w:tcPr>
          <w:p w14:paraId="2C4097D1" w14:textId="77777777" w:rsidR="002B03BF" w:rsidRPr="006853AA" w:rsidRDefault="002B03BF" w:rsidP="00E33EA7">
            <w:pPr>
              <w:rPr>
                <w:rFonts w:cs="Arial"/>
                <w:b/>
              </w:rPr>
            </w:pPr>
          </w:p>
        </w:tc>
      </w:tr>
      <w:tr w:rsidR="002B03BF" w:rsidRPr="006853AA" w14:paraId="1FCE7E30" w14:textId="77777777" w:rsidTr="00E33EA7">
        <w:tc>
          <w:tcPr>
            <w:tcW w:w="1129" w:type="dxa"/>
          </w:tcPr>
          <w:p w14:paraId="1D2B9D03" w14:textId="77777777" w:rsidR="002B03BF" w:rsidRPr="006853AA" w:rsidRDefault="002B03BF" w:rsidP="00E33EA7">
            <w:pPr>
              <w:rPr>
                <w:rFonts w:cs="Arial"/>
              </w:rPr>
            </w:pPr>
            <w:r w:rsidRPr="006853AA">
              <w:rPr>
                <w:rFonts w:cs="Arial"/>
              </w:rPr>
              <w:t>2.1</w:t>
            </w:r>
          </w:p>
        </w:tc>
        <w:tc>
          <w:tcPr>
            <w:tcW w:w="7706" w:type="dxa"/>
          </w:tcPr>
          <w:p w14:paraId="2D33303E" w14:textId="77777777" w:rsidR="002B03BF" w:rsidRPr="006853AA" w:rsidRDefault="002B03BF" w:rsidP="00E33EA7">
            <w:pPr>
              <w:rPr>
                <w:rFonts w:cs="Arial"/>
              </w:rPr>
            </w:pPr>
            <w:r w:rsidRPr="006853AA">
              <w:rPr>
                <w:rFonts w:cs="Arial"/>
              </w:rPr>
              <w:t xml:space="preserve">Vedlegg B - Leverandøren si skildring av leveransen </w:t>
            </w:r>
          </w:p>
        </w:tc>
      </w:tr>
      <w:tr w:rsidR="002B03BF" w:rsidRPr="006853AA" w14:paraId="2D890D66" w14:textId="77777777" w:rsidTr="00E33EA7">
        <w:tc>
          <w:tcPr>
            <w:tcW w:w="1129" w:type="dxa"/>
          </w:tcPr>
          <w:p w14:paraId="4FCBABBD" w14:textId="77777777" w:rsidR="002B03BF" w:rsidRPr="006853AA" w:rsidRDefault="002B03BF" w:rsidP="00E33EA7">
            <w:pPr>
              <w:rPr>
                <w:rFonts w:cs="Arial"/>
              </w:rPr>
            </w:pPr>
            <w:r w:rsidRPr="006853AA">
              <w:rPr>
                <w:rFonts w:cs="Arial"/>
              </w:rPr>
              <w:t>2.2</w:t>
            </w:r>
          </w:p>
        </w:tc>
        <w:tc>
          <w:tcPr>
            <w:tcW w:w="7706" w:type="dxa"/>
          </w:tcPr>
          <w:p w14:paraId="53884342" w14:textId="77777777" w:rsidR="002B03BF" w:rsidRPr="006853AA" w:rsidRDefault="002B03BF" w:rsidP="00E33EA7">
            <w:pPr>
              <w:rPr>
                <w:rFonts w:cs="Arial"/>
              </w:rPr>
            </w:pPr>
            <w:r w:rsidRPr="006853AA">
              <w:rPr>
                <w:rFonts w:cs="Arial"/>
              </w:rPr>
              <w:t xml:space="preserve">Vedlegg C - Prisar </w:t>
            </w:r>
            <w:r w:rsidRPr="006853AA">
              <w:rPr>
                <w:rFonts w:cs="Arial"/>
                <w:i/>
              </w:rPr>
              <w:t xml:space="preserve">(i </w:t>
            </w:r>
            <w:proofErr w:type="spellStart"/>
            <w:r w:rsidRPr="006853AA">
              <w:rPr>
                <w:rFonts w:cs="Arial"/>
                <w:i/>
              </w:rPr>
              <w:t>excel</w:t>
            </w:r>
            <w:proofErr w:type="spellEnd"/>
            <w:r w:rsidRPr="006853AA">
              <w:rPr>
                <w:rFonts w:cs="Arial"/>
                <w:i/>
              </w:rPr>
              <w:t>-format)</w:t>
            </w:r>
          </w:p>
        </w:tc>
      </w:tr>
      <w:tr w:rsidR="002B03BF" w:rsidRPr="006853AA" w14:paraId="7FDDE7C1" w14:textId="77777777" w:rsidTr="00E33EA7">
        <w:tc>
          <w:tcPr>
            <w:tcW w:w="1129" w:type="dxa"/>
          </w:tcPr>
          <w:p w14:paraId="7DD3D466" w14:textId="77777777" w:rsidR="002B03BF" w:rsidRPr="006853AA" w:rsidRDefault="002B03BF" w:rsidP="00E33EA7">
            <w:pPr>
              <w:rPr>
                <w:rFonts w:cs="Arial"/>
                <w:iCs/>
              </w:rPr>
            </w:pPr>
            <w:r w:rsidRPr="006853AA">
              <w:rPr>
                <w:rFonts w:cs="Arial"/>
                <w:iCs/>
              </w:rPr>
              <w:t>2.4</w:t>
            </w:r>
          </w:p>
        </w:tc>
        <w:tc>
          <w:tcPr>
            <w:tcW w:w="7706" w:type="dxa"/>
          </w:tcPr>
          <w:p w14:paraId="42883ECC" w14:textId="77777777" w:rsidR="002B03BF" w:rsidRPr="006853AA" w:rsidRDefault="002B03BF" w:rsidP="00E33EA7">
            <w:pPr>
              <w:rPr>
                <w:rFonts w:cs="Arial"/>
                <w:iCs/>
              </w:rPr>
            </w:pPr>
            <w:r w:rsidRPr="006853AA">
              <w:rPr>
                <w:rFonts w:cs="Arial"/>
                <w:iCs/>
              </w:rPr>
              <w:t>Ytterlegare avtalevedlegg som heilt eller delvis skal utfyllast av leverandøren.</w:t>
            </w:r>
          </w:p>
        </w:tc>
      </w:tr>
    </w:tbl>
    <w:p w14:paraId="36C39FA1" w14:textId="77777777" w:rsidR="002B03BF" w:rsidRPr="006853AA" w:rsidRDefault="002B03BF" w:rsidP="002B03BF"/>
    <w:p w14:paraId="143DB85B" w14:textId="12648EB6" w:rsidR="00B900CC" w:rsidRPr="006853AA" w:rsidRDefault="00B900CC" w:rsidP="002B03BF">
      <w:pPr>
        <w:pStyle w:val="Overskrift3"/>
      </w:pPr>
      <w:bookmarkStart w:id="44" w:name="_Toc232070967"/>
      <w:r w:rsidRPr="006853AA">
        <w:t>Atterhald og avvik</w:t>
      </w:r>
      <w:bookmarkEnd w:id="44"/>
    </w:p>
    <w:p w14:paraId="1ED63521" w14:textId="77777777" w:rsidR="00B900CC" w:rsidRPr="006853AA" w:rsidRDefault="00B900CC" w:rsidP="00B900CC">
      <w:r w:rsidRPr="006853AA">
        <w:t xml:space="preserve">Dersom leverandøren har avvik eller tek atterhald mot delar av </w:t>
      </w:r>
      <w:r w:rsidR="00B3539C" w:rsidRPr="006853AA">
        <w:t>anskaffings</w:t>
      </w:r>
      <w:r w:rsidR="00CF440D" w:rsidRPr="006853AA">
        <w:t>dokumenta</w:t>
      </w:r>
      <w:r w:rsidRPr="006853AA">
        <w:t xml:space="preserve">, under her avtaledokumentet, skal desse spesifiserast med kva konsekvensar dette har for yting, pris eller andre forhold, jf. Vedlegg </w:t>
      </w:r>
      <w:r w:rsidR="00D32E6D" w:rsidRPr="006853AA">
        <w:t>6</w:t>
      </w:r>
      <w:r w:rsidRPr="006853AA">
        <w:t>: Tilbydar sine atterhald og avvik.</w:t>
      </w:r>
    </w:p>
    <w:p w14:paraId="1AC10410" w14:textId="77777777" w:rsidR="00B900CC" w:rsidRPr="006853AA" w:rsidRDefault="00B900CC" w:rsidP="00B900CC"/>
    <w:p w14:paraId="79C5A1D1" w14:textId="77777777" w:rsidR="00B900CC" w:rsidRPr="006853AA" w:rsidRDefault="00B900CC" w:rsidP="00B900CC">
      <w:r w:rsidRPr="006853AA">
        <w:t>Avvik eller atterhald kan medføre at tilbodet vert avvist, jf. FOA § 24-8.</w:t>
      </w:r>
    </w:p>
    <w:p w14:paraId="2DDDBE1F" w14:textId="77777777" w:rsidR="000936AF" w:rsidRPr="006853AA" w:rsidRDefault="00B900CC" w:rsidP="000936AF">
      <w:pPr>
        <w:spacing w:line="240" w:lineRule="auto"/>
        <w:ind w:right="0"/>
        <w:rPr>
          <w:rFonts w:ascii="Roboto Slab" w:hAnsi="Roboto Slab"/>
          <w:caps/>
          <w:sz w:val="32"/>
          <w:szCs w:val="60"/>
        </w:rPr>
      </w:pPr>
      <w:r w:rsidRPr="006853AA">
        <w:br w:type="page"/>
      </w:r>
    </w:p>
    <w:p w14:paraId="2ED37405" w14:textId="77777777" w:rsidR="006947FD" w:rsidRPr="006853AA" w:rsidRDefault="006947FD" w:rsidP="000717C1">
      <w:pPr>
        <w:pStyle w:val="Overskrift1"/>
      </w:pPr>
      <w:bookmarkStart w:id="45" w:name="_Toc232070968"/>
      <w:r w:rsidRPr="006853AA">
        <w:lastRenderedPageBreak/>
        <w:t>VEDLEGG</w:t>
      </w:r>
      <w:r w:rsidR="001A5FD7" w:rsidRPr="006853AA">
        <w:t xml:space="preserve"> </w:t>
      </w:r>
      <w:r w:rsidR="000A18FD" w:rsidRPr="006853AA">
        <w:t>TIL KONKURRANSEGRUNNLAGET</w:t>
      </w:r>
      <w:bookmarkEnd w:id="45"/>
    </w:p>
    <w:p w14:paraId="0116A59C" w14:textId="77777777" w:rsidR="00CD3A2D" w:rsidRPr="006853AA" w:rsidRDefault="00CD3A2D" w:rsidP="00CD3A2D">
      <w:pPr>
        <w:spacing w:line="240" w:lineRule="auto"/>
        <w:ind w:right="0"/>
        <w:contextualSpacing/>
      </w:pPr>
      <w:r w:rsidRPr="006853AA">
        <w:rPr>
          <w:b/>
        </w:rPr>
        <w:t>Kvalifikasjonsdokument:</w:t>
      </w:r>
    </w:p>
    <w:p w14:paraId="5CDBF137" w14:textId="77777777" w:rsidR="006947FD" w:rsidRPr="006853AA" w:rsidRDefault="005D3D47" w:rsidP="001A68CF">
      <w:pPr>
        <w:numPr>
          <w:ilvl w:val="0"/>
          <w:numId w:val="4"/>
        </w:numPr>
        <w:spacing w:line="240" w:lineRule="auto"/>
        <w:ind w:right="0"/>
        <w:contextualSpacing/>
      </w:pPr>
      <w:r w:rsidRPr="006853AA">
        <w:t xml:space="preserve">Vedlegg </w:t>
      </w:r>
      <w:r w:rsidR="006947FD" w:rsidRPr="006853AA">
        <w:t>1: Førespurnadsbrev</w:t>
      </w:r>
    </w:p>
    <w:p w14:paraId="7CC1B6E0" w14:textId="77777777" w:rsidR="006947FD" w:rsidRPr="006853AA" w:rsidRDefault="004C2082" w:rsidP="001A68CF">
      <w:pPr>
        <w:numPr>
          <w:ilvl w:val="0"/>
          <w:numId w:val="4"/>
        </w:numPr>
        <w:spacing w:line="240" w:lineRule="auto"/>
        <w:ind w:right="0"/>
        <w:contextualSpacing/>
      </w:pPr>
      <w:r w:rsidRPr="006853AA">
        <w:t>Vedlegg</w:t>
      </w:r>
      <w:r w:rsidR="006947FD" w:rsidRPr="006853AA">
        <w:t xml:space="preserve"> 2: Teiepliktige opplysningar og eigenerklæring om bortfall av teieplikt</w:t>
      </w:r>
      <w:r w:rsidR="000A7C22" w:rsidRPr="006853AA">
        <w:t xml:space="preserve"> knytt til søknad</w:t>
      </w:r>
    </w:p>
    <w:p w14:paraId="2E91AA42" w14:textId="77777777" w:rsidR="006947FD" w:rsidRPr="006853AA" w:rsidRDefault="004C2082" w:rsidP="001A68CF">
      <w:pPr>
        <w:numPr>
          <w:ilvl w:val="0"/>
          <w:numId w:val="4"/>
        </w:numPr>
        <w:spacing w:line="240" w:lineRule="auto"/>
        <w:ind w:right="0"/>
        <w:contextualSpacing/>
      </w:pPr>
      <w:r w:rsidRPr="006853AA">
        <w:t>Vedlegg</w:t>
      </w:r>
      <w:r w:rsidR="006947FD" w:rsidRPr="006853AA">
        <w:t xml:space="preserve"> 3: Forpliktingserklæring</w:t>
      </w:r>
    </w:p>
    <w:p w14:paraId="253D7B9F" w14:textId="77777777" w:rsidR="006947FD" w:rsidRPr="006853AA" w:rsidRDefault="004C2082" w:rsidP="001A68CF">
      <w:pPr>
        <w:numPr>
          <w:ilvl w:val="0"/>
          <w:numId w:val="4"/>
        </w:numPr>
        <w:spacing w:line="240" w:lineRule="auto"/>
        <w:ind w:right="0"/>
        <w:contextualSpacing/>
      </w:pPr>
      <w:r w:rsidRPr="006853AA">
        <w:t>Vedlegg</w:t>
      </w:r>
      <w:r w:rsidR="006947FD" w:rsidRPr="006853AA">
        <w:t xml:space="preserve"> 4: Referanseskjema</w:t>
      </w:r>
    </w:p>
    <w:p w14:paraId="42BC4DD7" w14:textId="77777777" w:rsidR="00614669" w:rsidRPr="006853AA" w:rsidRDefault="00614669" w:rsidP="00614669">
      <w:pPr>
        <w:spacing w:line="240" w:lineRule="auto"/>
        <w:ind w:right="0"/>
        <w:contextualSpacing/>
        <w:rPr>
          <w:b/>
          <w:bCs/>
        </w:rPr>
      </w:pPr>
      <w:r w:rsidRPr="006853AA">
        <w:rPr>
          <w:b/>
          <w:bCs/>
        </w:rPr>
        <w:t>Tilbodsdokument:</w:t>
      </w:r>
    </w:p>
    <w:p w14:paraId="4D030B18" w14:textId="77777777" w:rsidR="00FB4BF2" w:rsidRPr="006853AA" w:rsidRDefault="00FB4BF2" w:rsidP="001A68CF">
      <w:pPr>
        <w:numPr>
          <w:ilvl w:val="0"/>
          <w:numId w:val="4"/>
        </w:numPr>
        <w:spacing w:line="240" w:lineRule="auto"/>
        <w:ind w:right="0"/>
        <w:contextualSpacing/>
      </w:pPr>
      <w:r w:rsidRPr="006853AA">
        <w:t xml:space="preserve">Vedlegg </w:t>
      </w:r>
      <w:r w:rsidR="00025C2C" w:rsidRPr="006853AA">
        <w:t>5:</w:t>
      </w:r>
      <w:r w:rsidR="00D4681C" w:rsidRPr="006853AA">
        <w:t xml:space="preserve"> Tilbodsbrev</w:t>
      </w:r>
    </w:p>
    <w:p w14:paraId="08CD7755" w14:textId="77777777" w:rsidR="00025C2C" w:rsidRPr="006853AA" w:rsidRDefault="00025C2C" w:rsidP="001A68CF">
      <w:pPr>
        <w:numPr>
          <w:ilvl w:val="0"/>
          <w:numId w:val="4"/>
        </w:numPr>
        <w:spacing w:line="240" w:lineRule="auto"/>
        <w:ind w:right="0"/>
        <w:contextualSpacing/>
      </w:pPr>
      <w:r w:rsidRPr="006853AA">
        <w:t>Vedlegg 6:</w:t>
      </w:r>
      <w:r w:rsidR="00D4681C" w:rsidRPr="006853AA">
        <w:t xml:space="preserve"> Tilbydar sine atterhald og avvik</w:t>
      </w:r>
    </w:p>
    <w:p w14:paraId="4D67A2AA" w14:textId="77777777" w:rsidR="00025C2C" w:rsidRPr="006853AA" w:rsidRDefault="00025C2C" w:rsidP="001A68CF">
      <w:pPr>
        <w:numPr>
          <w:ilvl w:val="0"/>
          <w:numId w:val="4"/>
        </w:numPr>
        <w:spacing w:line="240" w:lineRule="auto"/>
        <w:ind w:right="0"/>
        <w:contextualSpacing/>
      </w:pPr>
      <w:r w:rsidRPr="006853AA">
        <w:t>Vedlegg 7:</w:t>
      </w:r>
      <w:r w:rsidR="00D4681C" w:rsidRPr="006853AA">
        <w:t xml:space="preserve"> Teiepliktige opplysningar og eigenerklæring om bortfall av teieplikt</w:t>
      </w:r>
      <w:r w:rsidR="000A7C22" w:rsidRPr="006853AA">
        <w:t xml:space="preserve"> knytt til tilbod</w:t>
      </w:r>
    </w:p>
    <w:p w14:paraId="1BD822BC" w14:textId="77777777" w:rsidR="005465E0" w:rsidRPr="006853AA" w:rsidRDefault="006947FD" w:rsidP="005465E0">
      <w:pPr>
        <w:spacing w:line="240" w:lineRule="auto"/>
        <w:ind w:right="0"/>
        <w:contextualSpacing/>
        <w:rPr>
          <w:b/>
          <w:bCs/>
        </w:rPr>
      </w:pPr>
      <w:r w:rsidRPr="006853AA">
        <w:rPr>
          <w:b/>
        </w:rPr>
        <w:t>Avtale</w:t>
      </w:r>
      <w:r w:rsidR="000107A8" w:rsidRPr="006853AA">
        <w:rPr>
          <w:b/>
          <w:bCs/>
        </w:rPr>
        <w:t>:</w:t>
      </w:r>
    </w:p>
    <w:p w14:paraId="4DB94B01" w14:textId="77777777" w:rsidR="006947FD" w:rsidRPr="006853AA" w:rsidRDefault="006947FD" w:rsidP="001A68CF">
      <w:pPr>
        <w:numPr>
          <w:ilvl w:val="0"/>
          <w:numId w:val="4"/>
        </w:numPr>
        <w:spacing w:line="240" w:lineRule="auto"/>
        <w:ind w:right="0"/>
        <w:contextualSpacing/>
      </w:pPr>
      <w:r w:rsidRPr="006853AA">
        <w:t>Avtale</w:t>
      </w:r>
      <w:r w:rsidR="005465E0" w:rsidRPr="006853AA">
        <w:t>dokument</w:t>
      </w:r>
      <w:r w:rsidRPr="006853AA">
        <w:t xml:space="preserve"> m/ vedlegg</w:t>
      </w:r>
    </w:p>
    <w:p w14:paraId="587F54DB" w14:textId="77777777" w:rsidR="006947FD" w:rsidRPr="006853AA" w:rsidRDefault="006947FD" w:rsidP="006947FD">
      <w:pPr>
        <w:ind w:left="360"/>
      </w:pPr>
    </w:p>
    <w:p w14:paraId="27E73A30" w14:textId="77777777" w:rsidR="00C45E68" w:rsidRPr="006853AA" w:rsidRDefault="00C45E68" w:rsidP="006947FD">
      <w:pPr>
        <w:spacing w:line="240" w:lineRule="auto"/>
        <w:ind w:right="0"/>
      </w:pPr>
    </w:p>
    <w:p w14:paraId="6CB01B1A" w14:textId="77777777" w:rsidR="006947FD" w:rsidRPr="006853AA" w:rsidRDefault="006947FD" w:rsidP="006947FD">
      <w:pPr>
        <w:spacing w:line="240" w:lineRule="auto"/>
        <w:ind w:right="0"/>
      </w:pPr>
      <w:r w:rsidRPr="006853AA">
        <w:br w:type="page"/>
      </w:r>
    </w:p>
    <w:p w14:paraId="3B0CA237" w14:textId="77777777" w:rsidR="00C45E68" w:rsidRPr="006853AA" w:rsidRDefault="00C45E68" w:rsidP="006947FD">
      <w:pPr>
        <w:spacing w:line="240" w:lineRule="auto"/>
        <w:ind w:right="0"/>
      </w:pPr>
    </w:p>
    <w:p w14:paraId="6EB7F5DD" w14:textId="77777777" w:rsidR="006947FD" w:rsidRPr="006853AA" w:rsidRDefault="004C2082" w:rsidP="006947FD">
      <w:pPr>
        <w:spacing w:line="240" w:lineRule="auto"/>
        <w:ind w:right="0"/>
        <w:rPr>
          <w:b/>
          <w:sz w:val="28"/>
        </w:rPr>
      </w:pPr>
      <w:r w:rsidRPr="006853AA">
        <w:rPr>
          <w:b/>
          <w:sz w:val="28"/>
        </w:rPr>
        <w:t xml:space="preserve">Vedlegg </w:t>
      </w:r>
      <w:r w:rsidR="006947FD" w:rsidRPr="006853AA">
        <w:rPr>
          <w:b/>
          <w:sz w:val="28"/>
        </w:rPr>
        <w:t>1 - Førespurnadsbrev</w:t>
      </w:r>
    </w:p>
    <w:p w14:paraId="22600FFB" w14:textId="77777777" w:rsidR="006947FD" w:rsidRPr="006853AA" w:rsidRDefault="006947FD" w:rsidP="006947FD"/>
    <w:p w14:paraId="5A51CADA" w14:textId="77777777" w:rsidR="006947FD" w:rsidRPr="006853AA" w:rsidRDefault="006947FD" w:rsidP="006947FD">
      <w:pPr>
        <w:rPr>
          <w:b/>
        </w:rPr>
      </w:pPr>
      <w:r w:rsidRPr="006853AA">
        <w:rPr>
          <w:b/>
        </w:rPr>
        <w:t>Til:</w:t>
      </w:r>
    </w:p>
    <w:p w14:paraId="0EDFEFA8" w14:textId="77777777" w:rsidR="006947FD" w:rsidRPr="006853AA" w:rsidRDefault="006947FD" w:rsidP="006947FD">
      <w:r w:rsidRPr="006853AA">
        <w:t>Vestland fylkeskommune</w:t>
      </w:r>
    </w:p>
    <w:p w14:paraId="3FF9A712" w14:textId="77777777" w:rsidR="006947FD" w:rsidRPr="006853AA" w:rsidRDefault="006947FD" w:rsidP="006947FD">
      <w:pPr>
        <w:rPr>
          <w:highlight w:val="yellow"/>
        </w:rPr>
      </w:pPr>
      <w:r w:rsidRPr="006853AA">
        <w:rPr>
          <w:highlight w:val="yellow"/>
        </w:rPr>
        <w:t>Att: Namn</w:t>
      </w:r>
    </w:p>
    <w:p w14:paraId="678B295D" w14:textId="77777777" w:rsidR="006947FD" w:rsidRPr="006853AA" w:rsidRDefault="006947FD" w:rsidP="006947FD">
      <w:pPr>
        <w:rPr>
          <w:highlight w:val="yellow"/>
        </w:rPr>
      </w:pPr>
    </w:p>
    <w:p w14:paraId="60BECE18" w14:textId="77777777" w:rsidR="006947FD" w:rsidRPr="006853AA" w:rsidRDefault="006947FD" w:rsidP="006947FD"/>
    <w:p w14:paraId="12F54B7C" w14:textId="77777777" w:rsidR="006947FD" w:rsidRPr="006853AA" w:rsidRDefault="006947FD" w:rsidP="006947FD">
      <w:pPr>
        <w:rPr>
          <w:b/>
        </w:rPr>
      </w:pPr>
      <w:r w:rsidRPr="006853AA">
        <w:rPr>
          <w:b/>
        </w:rPr>
        <w:t>Frå:</w:t>
      </w:r>
    </w:p>
    <w:p w14:paraId="675D8293" w14:textId="77777777" w:rsidR="006947FD" w:rsidRPr="006853AA" w:rsidRDefault="006947FD" w:rsidP="006947FD">
      <w:pPr>
        <w:spacing w:line="360" w:lineRule="auto"/>
      </w:pPr>
      <w:r w:rsidRPr="006853AA">
        <w:t>Namnet på verksemda:</w:t>
      </w:r>
      <w:r w:rsidRPr="006853AA">
        <w:tab/>
        <w:t>__________________________</w:t>
      </w:r>
    </w:p>
    <w:p w14:paraId="096739E4" w14:textId="77777777" w:rsidR="006947FD" w:rsidRPr="006853AA" w:rsidRDefault="006947FD" w:rsidP="006947FD">
      <w:pPr>
        <w:spacing w:line="360" w:lineRule="auto"/>
      </w:pPr>
      <w:r w:rsidRPr="006853AA">
        <w:t>Organisasjonsnummer:</w:t>
      </w:r>
      <w:r w:rsidRPr="006853AA">
        <w:tab/>
        <w:t>__________________________</w:t>
      </w:r>
    </w:p>
    <w:p w14:paraId="5824964D" w14:textId="77777777" w:rsidR="006947FD" w:rsidRPr="006853AA" w:rsidRDefault="006947FD" w:rsidP="006947FD">
      <w:pPr>
        <w:spacing w:line="360" w:lineRule="auto"/>
      </w:pPr>
      <w:r w:rsidRPr="006853AA">
        <w:t>Kontaktperson:</w:t>
      </w:r>
      <w:r w:rsidRPr="006853AA">
        <w:tab/>
        <w:t>__________________________</w:t>
      </w:r>
    </w:p>
    <w:p w14:paraId="0EA6E3D7" w14:textId="77777777" w:rsidR="006947FD" w:rsidRPr="006853AA" w:rsidRDefault="006947FD" w:rsidP="006947FD">
      <w:pPr>
        <w:spacing w:line="360" w:lineRule="auto"/>
      </w:pPr>
      <w:r w:rsidRPr="006853AA">
        <w:t>Telefonnummer:</w:t>
      </w:r>
      <w:r w:rsidRPr="006853AA">
        <w:tab/>
        <w:t>__________________________</w:t>
      </w:r>
    </w:p>
    <w:p w14:paraId="337F56BE" w14:textId="77777777" w:rsidR="006947FD" w:rsidRPr="006853AA" w:rsidRDefault="006947FD" w:rsidP="006947FD">
      <w:pPr>
        <w:spacing w:line="360" w:lineRule="auto"/>
      </w:pPr>
      <w:r w:rsidRPr="006853AA">
        <w:t>E-postadresse:</w:t>
      </w:r>
      <w:r w:rsidRPr="006853AA">
        <w:tab/>
        <w:t>__________________________</w:t>
      </w:r>
    </w:p>
    <w:p w14:paraId="372F943C" w14:textId="77777777" w:rsidR="006947FD" w:rsidRPr="006853AA" w:rsidRDefault="006947FD" w:rsidP="006947FD"/>
    <w:p w14:paraId="37569A23" w14:textId="77777777" w:rsidR="006947FD" w:rsidRPr="006853AA" w:rsidRDefault="006947FD" w:rsidP="006947FD"/>
    <w:p w14:paraId="1064107A" w14:textId="77777777" w:rsidR="006947FD" w:rsidRPr="006853AA" w:rsidRDefault="006947FD" w:rsidP="006947FD">
      <w:r w:rsidRPr="006853AA">
        <w:t xml:space="preserve">Vi viser til </w:t>
      </w:r>
      <w:r w:rsidR="00D233DF" w:rsidRPr="006853AA">
        <w:t xml:space="preserve">konkurransegrunnlaget </w:t>
      </w:r>
      <w:r w:rsidRPr="006853AA">
        <w:t xml:space="preserve">og sender med dette førespurnad om kvalifisering for deltaking i konkurranse </w:t>
      </w:r>
      <w:r w:rsidRPr="006853AA">
        <w:rPr>
          <w:highlight w:val="yellow"/>
        </w:rPr>
        <w:t>XXX</w:t>
      </w:r>
      <w:r w:rsidRPr="006853AA">
        <w:t>.</w:t>
      </w:r>
    </w:p>
    <w:p w14:paraId="69D8D10A" w14:textId="77777777" w:rsidR="006947FD" w:rsidRPr="006853AA" w:rsidRDefault="006947FD" w:rsidP="006947FD">
      <w:pPr>
        <w:rPr>
          <w:highlight w:val="yellow"/>
        </w:rPr>
      </w:pPr>
    </w:p>
    <w:p w14:paraId="3DD859BB" w14:textId="77777777" w:rsidR="006947FD" w:rsidRPr="006853AA" w:rsidRDefault="006947FD" w:rsidP="006947FD"/>
    <w:p w14:paraId="2FF72065" w14:textId="77777777" w:rsidR="006947FD" w:rsidRPr="006853AA" w:rsidRDefault="006947FD" w:rsidP="006947FD">
      <w:r w:rsidRPr="006853AA">
        <w:t xml:space="preserve">Vi stadfestar at det ikkje ligg føre </w:t>
      </w:r>
      <w:r w:rsidR="0036119A" w:rsidRPr="006853AA">
        <w:t xml:space="preserve">russisk eigarskap eller </w:t>
      </w:r>
      <w:r w:rsidRPr="006853AA">
        <w:t xml:space="preserve">avvisingsgrunnar som nemnt i </w:t>
      </w:r>
      <w:r w:rsidR="00701948" w:rsidRPr="006853AA">
        <w:t>punkt 2.4</w:t>
      </w:r>
      <w:r w:rsidR="0036119A" w:rsidRPr="006853AA">
        <w:rPr>
          <w:rStyle w:val="Hyperkobling"/>
          <w:u w:val="none"/>
        </w:rPr>
        <w:t xml:space="preserve"> og </w:t>
      </w:r>
      <w:hyperlink w:anchor="_Nasjonale_avvisingsgrunnar" w:history="1">
        <w:r w:rsidRPr="006853AA">
          <w:rPr>
            <w:rStyle w:val="Hyperkobling"/>
          </w:rPr>
          <w:t>punkt 3.2</w:t>
        </w:r>
      </w:hyperlink>
      <w:r w:rsidRPr="006853AA">
        <w:t xml:space="preserve">. </w:t>
      </w:r>
    </w:p>
    <w:p w14:paraId="36A284C7" w14:textId="77777777" w:rsidR="006947FD" w:rsidRPr="006853AA" w:rsidRDefault="006947FD" w:rsidP="006947FD"/>
    <w:p w14:paraId="13CCA814" w14:textId="77777777" w:rsidR="006947FD" w:rsidRPr="006853AA" w:rsidRDefault="006947FD" w:rsidP="006947FD"/>
    <w:p w14:paraId="2D58BC51" w14:textId="77777777" w:rsidR="006947FD" w:rsidRPr="006853AA" w:rsidRDefault="006947FD" w:rsidP="006947FD">
      <w:r w:rsidRPr="006853AA">
        <w:t>Denne underskrifta gjeld heile førespurnaden, inkludert alle vedlegg.</w:t>
      </w:r>
    </w:p>
    <w:p w14:paraId="403D39FB" w14:textId="77777777" w:rsidR="006947FD" w:rsidRPr="006853AA" w:rsidRDefault="006947FD" w:rsidP="006947FD"/>
    <w:p w14:paraId="07E621C3" w14:textId="77777777" w:rsidR="006947FD" w:rsidRPr="006853AA" w:rsidRDefault="006947FD" w:rsidP="006947FD"/>
    <w:p w14:paraId="22A9E592" w14:textId="77777777" w:rsidR="006947FD" w:rsidRPr="006853AA" w:rsidRDefault="006947FD" w:rsidP="006947FD"/>
    <w:p w14:paraId="6AD8E090" w14:textId="77777777" w:rsidR="006947FD" w:rsidRPr="006853AA" w:rsidRDefault="006947FD" w:rsidP="006947FD">
      <w:r w:rsidRPr="006853AA">
        <w:t>--------------------------------------------</w:t>
      </w:r>
      <w:r w:rsidRPr="006853AA">
        <w:tab/>
        <w:t>----------------------------------------------------</w:t>
      </w:r>
    </w:p>
    <w:p w14:paraId="1D2BDBF1" w14:textId="77777777" w:rsidR="006B2C5E" w:rsidRPr="006853AA" w:rsidRDefault="006947FD" w:rsidP="006B2C5E">
      <w:r w:rsidRPr="006853AA">
        <w:t>Stad og dato</w:t>
      </w:r>
      <w:r w:rsidRPr="006853AA">
        <w:tab/>
        <w:t>Signatur og tittel</w:t>
      </w:r>
      <w:r w:rsidR="006B2C5E" w:rsidRPr="006853AA">
        <w:t xml:space="preserve"> </w:t>
      </w:r>
    </w:p>
    <w:p w14:paraId="36A1681F" w14:textId="77777777" w:rsidR="004C01E2" w:rsidRPr="006853AA" w:rsidRDefault="004C01E2" w:rsidP="006947FD">
      <w:pPr>
        <w:rPr>
          <w:i/>
        </w:rPr>
      </w:pPr>
    </w:p>
    <w:p w14:paraId="6924303F" w14:textId="77777777" w:rsidR="006947FD" w:rsidRPr="006853AA" w:rsidRDefault="004C01E2" w:rsidP="006947FD">
      <w:r w:rsidRPr="006853AA">
        <w:rPr>
          <w:i/>
        </w:rPr>
        <w:t>Førespurnaden må signerast av ein som har signaturrett eller stillingsfullmakt til å gi bindande tilbod på vegner av leverandøren, elles må leverandøren leggje ved fullmakt.</w:t>
      </w:r>
      <w:r w:rsidR="006947FD" w:rsidRPr="006853AA">
        <w:tab/>
      </w:r>
    </w:p>
    <w:p w14:paraId="2C5BC990" w14:textId="77777777" w:rsidR="006947FD" w:rsidRPr="006853AA" w:rsidRDefault="006947FD" w:rsidP="006947FD"/>
    <w:p w14:paraId="585069A2" w14:textId="77777777" w:rsidR="006947FD" w:rsidRPr="006853AA" w:rsidRDefault="006947FD" w:rsidP="006947FD">
      <w:pPr>
        <w:spacing w:line="240" w:lineRule="auto"/>
        <w:ind w:right="0"/>
        <w:rPr>
          <w:b/>
          <w:sz w:val="28"/>
        </w:rPr>
      </w:pPr>
    </w:p>
    <w:p w14:paraId="1FF16144" w14:textId="77777777" w:rsidR="006947FD" w:rsidRPr="006853AA" w:rsidRDefault="006947FD" w:rsidP="006947FD">
      <w:pPr>
        <w:spacing w:line="240" w:lineRule="auto"/>
        <w:ind w:right="0"/>
        <w:rPr>
          <w:b/>
          <w:sz w:val="28"/>
        </w:rPr>
      </w:pPr>
      <w:r w:rsidRPr="006853AA">
        <w:rPr>
          <w:szCs w:val="24"/>
        </w:rPr>
        <w:br w:type="page"/>
      </w:r>
    </w:p>
    <w:p w14:paraId="0A2D3962" w14:textId="77777777" w:rsidR="006947FD" w:rsidRPr="006853AA" w:rsidRDefault="00847768" w:rsidP="006947FD">
      <w:pPr>
        <w:spacing w:line="240" w:lineRule="auto"/>
        <w:ind w:right="0"/>
        <w:rPr>
          <w:b/>
          <w:sz w:val="28"/>
        </w:rPr>
      </w:pPr>
      <w:r w:rsidRPr="006853AA">
        <w:rPr>
          <w:b/>
          <w:sz w:val="28"/>
        </w:rPr>
        <w:lastRenderedPageBreak/>
        <w:t>Vedlegg</w:t>
      </w:r>
      <w:r w:rsidR="006947FD" w:rsidRPr="006853AA">
        <w:rPr>
          <w:b/>
          <w:sz w:val="28"/>
        </w:rPr>
        <w:t xml:space="preserve"> 2: Teiepliktige opplysningar og eigenerklæring om bortfall av teieplikt</w:t>
      </w:r>
      <w:r w:rsidR="0092580E" w:rsidRPr="006853AA">
        <w:rPr>
          <w:b/>
          <w:sz w:val="28"/>
        </w:rPr>
        <w:t xml:space="preserve"> knytt til søknad</w:t>
      </w:r>
    </w:p>
    <w:p w14:paraId="03FF299D" w14:textId="77777777" w:rsidR="006947FD" w:rsidRPr="006853AA" w:rsidRDefault="006947FD" w:rsidP="006947FD"/>
    <w:p w14:paraId="6EEC2AAC" w14:textId="77777777" w:rsidR="006947FD" w:rsidRPr="006853AA" w:rsidRDefault="006947FD" w:rsidP="006947FD">
      <w:r w:rsidRPr="006853AA">
        <w:t xml:space="preserve">Vi erklærer med dette at alle aktuelle opplysningar i vår førespurnad som vi reknar som unntatt frå innsyn etter offentleglova er presist oppgjeve i tabellen under. Vi fritek med dette oppdragsgjevar frå eventuell teieplikt etter offentleglova § 13 for alle andre opplysningar enn dei som er klart identifiserte, og aksepterer at det vert gjeve fullt innsyn i alle andre opplysningar enn dei som er identifiserte i tabellen under. </w:t>
      </w:r>
    </w:p>
    <w:p w14:paraId="752E02FD" w14:textId="77777777" w:rsidR="006947FD" w:rsidRPr="006853AA" w:rsidRDefault="006947FD" w:rsidP="006947FD"/>
    <w:p w14:paraId="0135A384" w14:textId="77777777" w:rsidR="006947FD" w:rsidRPr="006853AA" w:rsidRDefault="006947FD" w:rsidP="006947FD">
      <w:pPr>
        <w:spacing w:line="360" w:lineRule="auto"/>
        <w:ind w:right="0"/>
        <w:rPr>
          <w:rFonts w:cs="Arial"/>
        </w:rPr>
      </w:pPr>
      <w:r w:rsidRPr="006853AA">
        <w:rPr>
          <w:rFonts w:cs="Arial"/>
        </w:rPr>
        <w:t>SETT EITT KRYSS:</w:t>
      </w:r>
    </w:p>
    <w:p w14:paraId="01CEBF52" w14:textId="77777777" w:rsidR="006947FD" w:rsidRPr="006853AA" w:rsidRDefault="00E443F2" w:rsidP="006947FD">
      <w:pPr>
        <w:spacing w:line="240" w:lineRule="auto"/>
        <w:ind w:left="705" w:right="0" w:hanging="705"/>
        <w:rPr>
          <w:rFonts w:cs="Arial"/>
        </w:rPr>
      </w:pPr>
      <w:r w:rsidRPr="006853AA">
        <w:rPr>
          <w:rFonts w:cs="Arial"/>
        </w:rPr>
        <w:t xml:space="preserve"> </w:t>
      </w:r>
      <w:sdt>
        <w:sdtPr>
          <w:rPr>
            <w:rFonts w:cs="Arial"/>
          </w:rPr>
          <w:id w:val="631215825"/>
          <w14:checkbox>
            <w14:checked w14:val="0"/>
            <w14:checkedState w14:val="2612" w14:font="MS Gothic"/>
            <w14:uncheckedState w14:val="2610" w14:font="MS Gothic"/>
          </w14:checkbox>
        </w:sdtPr>
        <w:sdtContent>
          <w:r w:rsidRPr="006853AA">
            <w:rPr>
              <w:rFonts w:ascii="MS Gothic" w:eastAsia="MS Gothic" w:hAnsi="MS Gothic" w:cs="Arial"/>
            </w:rPr>
            <w:t>☐</w:t>
          </w:r>
        </w:sdtContent>
      </w:sdt>
      <w:r w:rsidR="006947FD" w:rsidRPr="006853AA">
        <w:rPr>
          <w:rFonts w:cs="Arial"/>
        </w:rPr>
        <w:tab/>
        <w:t>Førespurnaden inneheld ingen opplysningar som er unntatt frå innsyn etter offentleglova § 13.</w:t>
      </w:r>
    </w:p>
    <w:p w14:paraId="738E6163" w14:textId="77777777" w:rsidR="006947FD" w:rsidRPr="006853AA" w:rsidRDefault="006947FD" w:rsidP="006947FD">
      <w:pPr>
        <w:spacing w:line="240" w:lineRule="auto"/>
        <w:ind w:left="705" w:right="0" w:hanging="705"/>
        <w:rPr>
          <w:rFonts w:cs="Arial"/>
        </w:rPr>
      </w:pPr>
    </w:p>
    <w:p w14:paraId="383B0BEF" w14:textId="77777777" w:rsidR="006947FD" w:rsidRPr="006853AA" w:rsidRDefault="00E443F2" w:rsidP="006947FD">
      <w:pPr>
        <w:spacing w:line="240" w:lineRule="auto"/>
        <w:ind w:left="720" w:right="0" w:hanging="720"/>
        <w:rPr>
          <w:rFonts w:cs="Arial"/>
        </w:rPr>
      </w:pPr>
      <w:r w:rsidRPr="006853AA">
        <w:rPr>
          <w:rFonts w:cs="Arial"/>
        </w:rPr>
        <w:t xml:space="preserve"> </w:t>
      </w:r>
      <w:sdt>
        <w:sdtPr>
          <w:rPr>
            <w:rFonts w:cs="Arial"/>
          </w:rPr>
          <w:id w:val="1832020506"/>
          <w14:checkbox>
            <w14:checked w14:val="0"/>
            <w14:checkedState w14:val="2612" w14:font="MS Gothic"/>
            <w14:uncheckedState w14:val="2610" w14:font="MS Gothic"/>
          </w14:checkbox>
        </w:sdtPr>
        <w:sdtContent>
          <w:r w:rsidRPr="006853AA">
            <w:rPr>
              <w:rFonts w:ascii="Segoe UI Symbol" w:hAnsi="Segoe UI Symbol" w:cs="Segoe UI Symbol"/>
            </w:rPr>
            <w:t>☐</w:t>
          </w:r>
        </w:sdtContent>
      </w:sdt>
      <w:r w:rsidR="006947FD" w:rsidRPr="006853AA">
        <w:rPr>
          <w:rFonts w:cs="Arial"/>
        </w:rPr>
        <w:tab/>
        <w:t xml:space="preserve">Vi meiner førespurnaden inneheld følgjande teiepliktige opplysningar som skal vere unntatt frå innsyn etter offentleglova § 13*: </w:t>
      </w:r>
    </w:p>
    <w:p w14:paraId="4C45AFCF" w14:textId="77777777" w:rsidR="006947FD" w:rsidRPr="006853AA" w:rsidRDefault="006947FD" w:rsidP="006947FD"/>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6947FD" w:rsidRPr="006853AA" w14:paraId="063C34C0" w14:textId="77777777" w:rsidTr="0019679C">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665D4" w14:textId="77777777" w:rsidR="006947FD" w:rsidRPr="006853AA" w:rsidRDefault="006947FD" w:rsidP="006947FD">
            <w:pPr>
              <w:spacing w:line="240" w:lineRule="auto"/>
              <w:ind w:right="0"/>
              <w:rPr>
                <w:rFonts w:cs="Arial"/>
                <w:bCs/>
              </w:rPr>
            </w:pPr>
            <w:r w:rsidRPr="006853AA">
              <w:rPr>
                <w:rFonts w:cs="Arial"/>
                <w:bCs/>
              </w:rPr>
              <w:t>Ref.nr i førespurnaden</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2D3062" w14:textId="77777777" w:rsidR="006947FD" w:rsidRPr="006853AA" w:rsidRDefault="006947FD" w:rsidP="006947FD">
            <w:pPr>
              <w:spacing w:line="240" w:lineRule="auto"/>
              <w:ind w:right="0"/>
              <w:rPr>
                <w:rFonts w:cs="Arial"/>
                <w:bCs/>
              </w:rPr>
            </w:pPr>
            <w:r w:rsidRPr="006853AA">
              <w:rPr>
                <w:rFonts w:cs="Arial"/>
                <w:bCs/>
              </w:rPr>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A60C8D" w14:textId="77777777" w:rsidR="006947FD" w:rsidRPr="006853AA" w:rsidRDefault="006947FD" w:rsidP="006947FD">
            <w:pPr>
              <w:spacing w:line="240" w:lineRule="auto"/>
              <w:ind w:right="0"/>
              <w:rPr>
                <w:rFonts w:cs="Arial"/>
                <w:bCs/>
              </w:rPr>
            </w:pPr>
            <w:r w:rsidRPr="006853AA">
              <w:rPr>
                <w:rFonts w:cs="Arial"/>
                <w:bCs/>
              </w:rPr>
              <w:t xml:space="preserve">Grunngjeving for at det skal nektast innsyn i desse </w:t>
            </w:r>
          </w:p>
        </w:tc>
      </w:tr>
      <w:tr w:rsidR="006947FD" w:rsidRPr="006853AA" w14:paraId="0CDD83C4"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4EC04DB7" w14:textId="77777777" w:rsidR="006947FD" w:rsidRPr="006853AA"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42724683" w14:textId="77777777" w:rsidR="006947FD" w:rsidRPr="006853AA"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3507F20C" w14:textId="77777777" w:rsidR="006947FD" w:rsidRPr="006853AA" w:rsidRDefault="006947FD" w:rsidP="006947FD">
            <w:pPr>
              <w:spacing w:line="240" w:lineRule="auto"/>
              <w:ind w:right="0"/>
              <w:rPr>
                <w:rFonts w:cs="Arial"/>
                <w:szCs w:val="18"/>
              </w:rPr>
            </w:pPr>
          </w:p>
        </w:tc>
      </w:tr>
      <w:tr w:rsidR="006947FD" w:rsidRPr="006853AA" w14:paraId="61CFE614"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29149BAB" w14:textId="77777777" w:rsidR="006947FD" w:rsidRPr="006853AA"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16A4C212" w14:textId="77777777" w:rsidR="006947FD" w:rsidRPr="006853AA"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49B5E2F0" w14:textId="77777777" w:rsidR="006947FD" w:rsidRPr="006853AA" w:rsidRDefault="006947FD" w:rsidP="006947FD">
            <w:pPr>
              <w:spacing w:line="240" w:lineRule="auto"/>
              <w:ind w:right="0"/>
              <w:rPr>
                <w:rFonts w:cs="Arial"/>
                <w:szCs w:val="18"/>
              </w:rPr>
            </w:pPr>
          </w:p>
        </w:tc>
      </w:tr>
      <w:tr w:rsidR="006947FD" w:rsidRPr="006853AA" w14:paraId="798E59ED"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7FBA85BF" w14:textId="77777777" w:rsidR="006947FD" w:rsidRPr="006853AA"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31A9F396" w14:textId="77777777" w:rsidR="006947FD" w:rsidRPr="006853AA"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5FF29D6D" w14:textId="77777777" w:rsidR="006947FD" w:rsidRPr="006853AA" w:rsidRDefault="006947FD" w:rsidP="006947FD">
            <w:pPr>
              <w:spacing w:line="240" w:lineRule="auto"/>
              <w:ind w:right="0"/>
              <w:rPr>
                <w:rFonts w:cs="Arial"/>
                <w:szCs w:val="18"/>
              </w:rPr>
            </w:pPr>
          </w:p>
        </w:tc>
      </w:tr>
      <w:tr w:rsidR="006947FD" w:rsidRPr="006853AA" w14:paraId="5D43E9F7"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651CD88C" w14:textId="77777777" w:rsidR="006947FD" w:rsidRPr="006853AA" w:rsidRDefault="006947FD" w:rsidP="006947FD">
            <w:pPr>
              <w:spacing w:line="240" w:lineRule="auto"/>
              <w:ind w:right="0"/>
              <w:rPr>
                <w:rFonts w:cs="Arial"/>
                <w:szCs w:val="18"/>
              </w:rPr>
            </w:pPr>
          </w:p>
        </w:tc>
        <w:tc>
          <w:tcPr>
            <w:tcW w:w="3419" w:type="dxa"/>
            <w:tcBorders>
              <w:top w:val="single" w:sz="4" w:space="0" w:color="auto"/>
              <w:left w:val="single" w:sz="4" w:space="0" w:color="auto"/>
              <w:bottom w:val="single" w:sz="4" w:space="0" w:color="auto"/>
              <w:right w:val="single" w:sz="4" w:space="0" w:color="auto"/>
            </w:tcBorders>
          </w:tcPr>
          <w:p w14:paraId="1EAC7204" w14:textId="77777777" w:rsidR="006947FD" w:rsidRPr="006853AA" w:rsidRDefault="006947FD" w:rsidP="006947FD">
            <w:pPr>
              <w:spacing w:line="240" w:lineRule="auto"/>
              <w:ind w:right="0"/>
              <w:rPr>
                <w:rFonts w:cs="Arial"/>
                <w:szCs w:val="18"/>
              </w:rPr>
            </w:pPr>
          </w:p>
        </w:tc>
        <w:tc>
          <w:tcPr>
            <w:tcW w:w="4036" w:type="dxa"/>
            <w:tcBorders>
              <w:top w:val="single" w:sz="4" w:space="0" w:color="auto"/>
              <w:left w:val="single" w:sz="4" w:space="0" w:color="auto"/>
              <w:bottom w:val="single" w:sz="4" w:space="0" w:color="auto"/>
              <w:right w:val="single" w:sz="4" w:space="0" w:color="auto"/>
            </w:tcBorders>
          </w:tcPr>
          <w:p w14:paraId="589EC04B" w14:textId="77777777" w:rsidR="006947FD" w:rsidRPr="006853AA" w:rsidRDefault="006947FD" w:rsidP="006947FD">
            <w:pPr>
              <w:spacing w:line="240" w:lineRule="auto"/>
              <w:ind w:right="0"/>
              <w:rPr>
                <w:rFonts w:cs="Arial"/>
                <w:szCs w:val="18"/>
              </w:rPr>
            </w:pPr>
          </w:p>
        </w:tc>
      </w:tr>
    </w:tbl>
    <w:p w14:paraId="11739814" w14:textId="77777777" w:rsidR="006947FD" w:rsidRPr="006853AA" w:rsidRDefault="006947FD" w:rsidP="006947FD"/>
    <w:p w14:paraId="1A9DE799" w14:textId="77777777" w:rsidR="006947FD" w:rsidRPr="006853AA" w:rsidRDefault="006947FD" w:rsidP="006947FD">
      <w:r w:rsidRPr="006853AA">
        <w:t>* Merk at ved krav om innsyn skal oppdragsgjevaren på sjølvstendig grunnlag vurdere om opplysningane er av ein slik art at oppdragsgjevaren pliktar å nekte innsyn i desse, jf. offentleglova § 29.</w:t>
      </w:r>
    </w:p>
    <w:p w14:paraId="36CA9221" w14:textId="77777777" w:rsidR="006947FD" w:rsidRPr="006853AA" w:rsidRDefault="006947FD" w:rsidP="006947FD">
      <w:pPr>
        <w:spacing w:line="240" w:lineRule="auto"/>
        <w:ind w:right="0"/>
        <w:rPr>
          <w:b/>
          <w:sz w:val="28"/>
        </w:rPr>
      </w:pPr>
    </w:p>
    <w:p w14:paraId="1454C2A6" w14:textId="77777777" w:rsidR="006947FD" w:rsidRPr="006853AA" w:rsidRDefault="006947FD" w:rsidP="006947FD">
      <w:pPr>
        <w:spacing w:line="240" w:lineRule="auto"/>
        <w:ind w:right="0"/>
        <w:rPr>
          <w:b/>
          <w:sz w:val="28"/>
        </w:rPr>
      </w:pPr>
      <w:r w:rsidRPr="006853AA">
        <w:rPr>
          <w:szCs w:val="24"/>
        </w:rPr>
        <w:br w:type="page"/>
      </w:r>
    </w:p>
    <w:p w14:paraId="12BC18CC" w14:textId="77777777" w:rsidR="006947FD" w:rsidRPr="006853AA" w:rsidRDefault="00A90197" w:rsidP="006947FD">
      <w:pPr>
        <w:spacing w:line="240" w:lineRule="auto"/>
        <w:ind w:right="0"/>
        <w:rPr>
          <w:b/>
          <w:sz w:val="28"/>
        </w:rPr>
      </w:pPr>
      <w:r w:rsidRPr="006853AA">
        <w:rPr>
          <w:b/>
          <w:sz w:val="28"/>
        </w:rPr>
        <w:lastRenderedPageBreak/>
        <w:t>Vedlegg</w:t>
      </w:r>
      <w:r w:rsidR="006947FD" w:rsidRPr="006853AA">
        <w:rPr>
          <w:b/>
          <w:sz w:val="28"/>
        </w:rPr>
        <w:t xml:space="preserve"> 3: Forpliktingserklæring</w:t>
      </w:r>
    </w:p>
    <w:p w14:paraId="55101051" w14:textId="77777777" w:rsidR="006947FD" w:rsidRPr="006853AA" w:rsidRDefault="006947FD" w:rsidP="006947FD"/>
    <w:p w14:paraId="644ED4D5" w14:textId="77777777" w:rsidR="00353201" w:rsidRPr="006853AA" w:rsidRDefault="00353201" w:rsidP="00353201">
      <w:r w:rsidRPr="006853AA">
        <w:t>Denne erklæringa gjeld støttande verksemd for å oppfylle kvalifikasjonskrava.</w:t>
      </w:r>
    </w:p>
    <w:p w14:paraId="3F47CE50" w14:textId="77777777" w:rsidR="00353201" w:rsidRPr="006853AA" w:rsidRDefault="00353201" w:rsidP="00353201"/>
    <w:p w14:paraId="40C2B239" w14:textId="77777777" w:rsidR="00353201" w:rsidRPr="006853AA" w:rsidRDefault="00353201" w:rsidP="00353201">
      <w:r w:rsidRPr="006853AA">
        <w:t>Støttande verksemd for at leverandør skal kunne oppfylle kvalifikasjonskrava:</w:t>
      </w:r>
    </w:p>
    <w:tbl>
      <w:tblPr>
        <w:tblStyle w:val="Tabellrutenett"/>
        <w:tblW w:w="0" w:type="auto"/>
        <w:tblLook w:val="04A0" w:firstRow="1" w:lastRow="0" w:firstColumn="1" w:lastColumn="0" w:noHBand="0" w:noVBand="1"/>
      </w:tblPr>
      <w:tblGrid>
        <w:gridCol w:w="1393"/>
        <w:gridCol w:w="8003"/>
      </w:tblGrid>
      <w:tr w:rsidR="00353201" w:rsidRPr="006853AA" w14:paraId="719E5281" w14:textId="77777777" w:rsidTr="00E33EA7">
        <w:tc>
          <w:tcPr>
            <w:tcW w:w="1413" w:type="dxa"/>
          </w:tcPr>
          <w:p w14:paraId="083C0269" w14:textId="77777777" w:rsidR="00353201" w:rsidRPr="006853AA" w:rsidRDefault="00353201" w:rsidP="00353201">
            <w:r w:rsidRPr="006853AA">
              <w:t>Firma og org. nummer</w:t>
            </w:r>
          </w:p>
        </w:tc>
        <w:tc>
          <w:tcPr>
            <w:tcW w:w="8435" w:type="dxa"/>
          </w:tcPr>
          <w:p w14:paraId="0135377C" w14:textId="77777777" w:rsidR="00353201" w:rsidRPr="006853AA" w:rsidRDefault="00353201" w:rsidP="00353201"/>
        </w:tc>
      </w:tr>
    </w:tbl>
    <w:p w14:paraId="61D0237C" w14:textId="77777777" w:rsidR="00353201" w:rsidRPr="006853AA" w:rsidRDefault="00353201" w:rsidP="00353201"/>
    <w:p w14:paraId="08EE44C3" w14:textId="77777777" w:rsidR="00353201" w:rsidRPr="006853AA" w:rsidRDefault="00353201" w:rsidP="00353201">
      <w:r w:rsidRPr="006853AA">
        <w:t xml:space="preserve">Den som mottar støtta (tilbyder/leverandør): </w:t>
      </w:r>
    </w:p>
    <w:tbl>
      <w:tblPr>
        <w:tblStyle w:val="Tabellrutenett"/>
        <w:tblW w:w="0" w:type="auto"/>
        <w:tblLook w:val="04A0" w:firstRow="1" w:lastRow="0" w:firstColumn="1" w:lastColumn="0" w:noHBand="0" w:noVBand="1"/>
      </w:tblPr>
      <w:tblGrid>
        <w:gridCol w:w="1393"/>
        <w:gridCol w:w="8003"/>
      </w:tblGrid>
      <w:tr w:rsidR="00353201" w:rsidRPr="006853AA" w14:paraId="3D576493" w14:textId="77777777" w:rsidTr="00E33EA7">
        <w:tc>
          <w:tcPr>
            <w:tcW w:w="1413" w:type="dxa"/>
          </w:tcPr>
          <w:p w14:paraId="37D091DB" w14:textId="77777777" w:rsidR="00353201" w:rsidRPr="006853AA" w:rsidRDefault="00353201" w:rsidP="00353201">
            <w:r w:rsidRPr="006853AA">
              <w:t>Firma og org. nummer</w:t>
            </w:r>
          </w:p>
        </w:tc>
        <w:tc>
          <w:tcPr>
            <w:tcW w:w="8435" w:type="dxa"/>
          </w:tcPr>
          <w:p w14:paraId="57784E0E" w14:textId="77777777" w:rsidR="00353201" w:rsidRPr="006853AA" w:rsidRDefault="00353201" w:rsidP="00353201"/>
        </w:tc>
      </w:tr>
    </w:tbl>
    <w:p w14:paraId="5CBA2E0C" w14:textId="77777777" w:rsidR="00353201" w:rsidRPr="006853AA" w:rsidRDefault="00353201" w:rsidP="00353201"/>
    <w:p w14:paraId="6D85699C" w14:textId="77777777" w:rsidR="00353201" w:rsidRPr="006853AA" w:rsidRDefault="00353201" w:rsidP="00353201">
      <w:r w:rsidRPr="006853AA">
        <w:t>Huk av for aktuelt(le) kvalifikasjonskrav:</w:t>
      </w:r>
    </w:p>
    <w:p w14:paraId="32316B0D" w14:textId="77777777" w:rsidR="00595225" w:rsidRPr="006853AA" w:rsidRDefault="00000000" w:rsidP="00595225">
      <w:sdt>
        <w:sdtPr>
          <w:id w:val="-1449004751"/>
          <w14:checkbox>
            <w14:checked w14:val="0"/>
            <w14:checkedState w14:val="2612" w14:font="MS Gothic"/>
            <w14:uncheckedState w14:val="2610" w14:font="MS Gothic"/>
          </w14:checkbox>
        </w:sdtPr>
        <w:sdtContent>
          <w:r w:rsidR="00595225" w:rsidRPr="006853AA">
            <w:rPr>
              <w:rFonts w:ascii="Segoe UI Symbol" w:hAnsi="Segoe UI Symbol" w:cs="Segoe UI Symbol"/>
            </w:rPr>
            <w:t>☐</w:t>
          </w:r>
        </w:sdtContent>
      </w:sdt>
      <w:r w:rsidR="00595225" w:rsidRPr="006853AA">
        <w:t xml:space="preserve"> </w:t>
      </w:r>
      <w:r w:rsidR="00595225" w:rsidRPr="006853AA">
        <w:rPr>
          <w:highlight w:val="yellow"/>
        </w:rPr>
        <w:t>Det vert med dette stadfesta at [</w:t>
      </w:r>
      <w:r w:rsidR="00595225" w:rsidRPr="006853AA">
        <w:rPr>
          <w:i/>
          <w:iCs/>
          <w:highlight w:val="yellow"/>
        </w:rPr>
        <w:t>sett inn firmanamn for støttande verksemd</w:t>
      </w:r>
      <w:r w:rsidR="00595225" w:rsidRPr="006853AA">
        <w:rPr>
          <w:highlight w:val="yellow"/>
        </w:rPr>
        <w:t>] inngår som støttande verksemd for å oppfylle kvalifikasjonskrav knytt til økonomisk og finansiell kapasitet i samband med tilbydar sin deltaking i konkurransen, sjå Konkurransegrunnlaget punkt xx. [</w:t>
      </w:r>
      <w:r w:rsidR="00595225" w:rsidRPr="006853AA">
        <w:rPr>
          <w:i/>
          <w:iCs/>
          <w:highlight w:val="yellow"/>
        </w:rPr>
        <w:t>Sett inn firmanamn for støttande verksemd</w:t>
      </w:r>
      <w:r w:rsidR="00595225" w:rsidRPr="006853AA">
        <w:rPr>
          <w:highlight w:val="yellow"/>
        </w:rPr>
        <w:t>] er solidarisk ansvarleg med [</w:t>
      </w:r>
      <w:r w:rsidR="00595225" w:rsidRPr="006853AA">
        <w:rPr>
          <w:i/>
          <w:iCs/>
          <w:highlight w:val="yellow"/>
        </w:rPr>
        <w:t>sett inn firmanamn på tilbydar/leverandør</w:t>
      </w:r>
      <w:r w:rsidR="00595225" w:rsidRPr="006853AA">
        <w:rPr>
          <w:highlight w:val="yellow"/>
        </w:rPr>
        <w:t>] for utføringa av avtalen.</w:t>
      </w:r>
    </w:p>
    <w:p w14:paraId="2CE4A26C" w14:textId="77777777" w:rsidR="00595225" w:rsidRPr="006853AA" w:rsidRDefault="00595225" w:rsidP="00595225">
      <w:pPr>
        <w:rPr>
          <w:highlight w:val="yellow"/>
        </w:rPr>
      </w:pPr>
    </w:p>
    <w:p w14:paraId="5A37D4C3" w14:textId="77777777" w:rsidR="00595225" w:rsidRPr="006853AA" w:rsidRDefault="00000000" w:rsidP="00595225">
      <w:pPr>
        <w:rPr>
          <w:highlight w:val="yellow"/>
        </w:rPr>
      </w:pPr>
      <w:sdt>
        <w:sdtPr>
          <w:id w:val="1880437105"/>
          <w14:checkbox>
            <w14:checked w14:val="0"/>
            <w14:checkedState w14:val="2612" w14:font="MS Gothic"/>
            <w14:uncheckedState w14:val="2610" w14:font="MS Gothic"/>
          </w14:checkbox>
        </w:sdtPr>
        <w:sdtContent>
          <w:r w:rsidR="00595225" w:rsidRPr="006853AA">
            <w:rPr>
              <w:rFonts w:ascii="Segoe UI Symbol" w:hAnsi="Segoe UI Symbol" w:cs="Segoe UI Symbol"/>
            </w:rPr>
            <w:t>☐</w:t>
          </w:r>
        </w:sdtContent>
      </w:sdt>
      <w:r w:rsidR="00595225" w:rsidRPr="006853AA">
        <w:t xml:space="preserve"> </w:t>
      </w:r>
      <w:r w:rsidR="00595225" w:rsidRPr="006853AA">
        <w:rPr>
          <w:highlight w:val="yellow"/>
        </w:rPr>
        <w:t>Det vert med dette stadfesta at [</w:t>
      </w:r>
      <w:r w:rsidR="00595225" w:rsidRPr="006853AA">
        <w:rPr>
          <w:i/>
          <w:iCs/>
          <w:highlight w:val="yellow"/>
        </w:rPr>
        <w:t>sett inn firmanamn for støttande verksemd</w:t>
      </w:r>
      <w:r w:rsidR="00595225" w:rsidRPr="006853AA">
        <w:rPr>
          <w:highlight w:val="yellow"/>
        </w:rPr>
        <w:t>] inngår som støttande verksemd for å oppfylle kvalifikasjonskrava knytt til tekniske og faglege kvalifikasjonar, sjå Konkurransegrunnlaget punkt xx, og vil stille dei nødvendige ressursane til rådigheit for å oppfylle [</w:t>
      </w:r>
      <w:r w:rsidR="00595225" w:rsidRPr="006853AA">
        <w:rPr>
          <w:i/>
          <w:iCs/>
          <w:highlight w:val="yellow"/>
        </w:rPr>
        <w:t>sett inn firmanamn på tilbydar/leverandør</w:t>
      </w:r>
      <w:r w:rsidR="00595225" w:rsidRPr="006853AA">
        <w:rPr>
          <w:highlight w:val="yellow"/>
        </w:rPr>
        <w:t>] sine avtaleforpliktingar. Dersom støtta gjeld oppfylling av krav knytt til utdanning og faglege kvalifikasjonar eller krav til relevant fagleg erfaring, vert det stadfesta at [</w:t>
      </w:r>
      <w:r w:rsidR="00595225" w:rsidRPr="006853AA">
        <w:rPr>
          <w:i/>
          <w:iCs/>
          <w:highlight w:val="yellow"/>
        </w:rPr>
        <w:t>sett inn firmanamn for støttande verksemd</w:t>
      </w:r>
      <w:r w:rsidR="00595225" w:rsidRPr="006853AA">
        <w:rPr>
          <w:highlight w:val="yellow"/>
        </w:rPr>
        <w:t>] skal uføre tenestene som krev slike kvalifikasjonar, sjå FOA § 16-10 (5).</w:t>
      </w:r>
    </w:p>
    <w:p w14:paraId="2AEA1A47" w14:textId="77777777" w:rsidR="00353201" w:rsidRPr="006853AA" w:rsidRDefault="00353201" w:rsidP="00353201"/>
    <w:p w14:paraId="71FEDCAC" w14:textId="77777777" w:rsidR="005004FF" w:rsidRPr="006853AA" w:rsidRDefault="005004FF" w:rsidP="005004FF">
      <w:pPr>
        <w:rPr>
          <w:i/>
          <w:iCs/>
          <w:highlight w:val="yellow"/>
        </w:rPr>
      </w:pPr>
      <w:r w:rsidRPr="006853AA">
        <w:rPr>
          <w:i/>
          <w:iCs/>
          <w:highlight w:val="yellow"/>
        </w:rPr>
        <w:t>Stryk kvalifikasjonskrav som ikkje er aktuelt.</w:t>
      </w:r>
    </w:p>
    <w:p w14:paraId="137C1657" w14:textId="77777777" w:rsidR="006947FD" w:rsidRPr="006853AA" w:rsidRDefault="006947FD" w:rsidP="006947FD"/>
    <w:p w14:paraId="1A71B17E" w14:textId="77777777" w:rsidR="006947FD" w:rsidRPr="006853AA" w:rsidRDefault="006947FD" w:rsidP="006947FD"/>
    <w:p w14:paraId="16B2F6DB" w14:textId="77777777" w:rsidR="006947FD" w:rsidRPr="006853AA" w:rsidRDefault="006947FD" w:rsidP="006947FD"/>
    <w:p w14:paraId="6AB4FF5B" w14:textId="77777777" w:rsidR="006947FD" w:rsidRPr="006853AA" w:rsidRDefault="006947FD" w:rsidP="006947FD"/>
    <w:p w14:paraId="3CB5310F" w14:textId="77777777" w:rsidR="006947FD" w:rsidRPr="006853AA" w:rsidRDefault="006947FD" w:rsidP="006947FD">
      <w:r w:rsidRPr="006853AA">
        <w:t>--------------------------------------------</w:t>
      </w:r>
      <w:r w:rsidRPr="006853AA">
        <w:tab/>
        <w:t>----------------------------------------------------</w:t>
      </w:r>
    </w:p>
    <w:p w14:paraId="0E27CE9D" w14:textId="77777777" w:rsidR="006947FD" w:rsidRPr="006853AA" w:rsidRDefault="006947FD" w:rsidP="006947FD">
      <w:r w:rsidRPr="006853AA">
        <w:t>Stad og dato</w:t>
      </w:r>
      <w:r w:rsidRPr="006853AA">
        <w:tab/>
        <w:t xml:space="preserve">Signatur </w:t>
      </w:r>
      <w:r w:rsidR="008E6AF5" w:rsidRPr="006853AA">
        <w:t xml:space="preserve">og tittel </w:t>
      </w:r>
      <w:r w:rsidRPr="006853AA">
        <w:t>(</w:t>
      </w:r>
      <w:r w:rsidR="00F566B6" w:rsidRPr="006853AA">
        <w:t>støttande verksemd</w:t>
      </w:r>
      <w:r w:rsidRPr="006853AA">
        <w:t>)</w:t>
      </w:r>
    </w:p>
    <w:p w14:paraId="035582F9" w14:textId="77777777" w:rsidR="00047B0F" w:rsidRPr="006853AA" w:rsidRDefault="00047B0F" w:rsidP="006947FD">
      <w:pPr>
        <w:rPr>
          <w:i/>
        </w:rPr>
      </w:pPr>
    </w:p>
    <w:p w14:paraId="0C784988" w14:textId="7E043AED" w:rsidR="003D2E62" w:rsidRPr="006853AA" w:rsidRDefault="003D2E62" w:rsidP="006947FD">
      <w:r w:rsidRPr="006853AA">
        <w:rPr>
          <w:i/>
        </w:rPr>
        <w:t>Erklæringa skal signerast av ein som har signaturrett eller stillingsfullmakt til å gi bindande erklæring på vegner av verksemda, elles må tilbydar leggje ved fullmakt.</w:t>
      </w:r>
    </w:p>
    <w:p w14:paraId="7DA98AF8" w14:textId="77777777" w:rsidR="006947FD" w:rsidRPr="006853AA" w:rsidRDefault="006947FD" w:rsidP="006947FD">
      <w:pPr>
        <w:spacing w:line="240" w:lineRule="auto"/>
        <w:ind w:right="0"/>
        <w:rPr>
          <w:b/>
          <w:sz w:val="28"/>
        </w:rPr>
      </w:pPr>
      <w:r w:rsidRPr="006853AA">
        <w:rPr>
          <w:szCs w:val="24"/>
        </w:rPr>
        <w:br w:type="page"/>
      </w:r>
    </w:p>
    <w:p w14:paraId="6C453E82" w14:textId="77777777" w:rsidR="006947FD" w:rsidRPr="006853AA" w:rsidRDefault="00E26E1C" w:rsidP="006947FD">
      <w:pPr>
        <w:spacing w:line="240" w:lineRule="auto"/>
        <w:ind w:right="0"/>
        <w:rPr>
          <w:b/>
          <w:sz w:val="28"/>
        </w:rPr>
      </w:pPr>
      <w:r w:rsidRPr="006853AA">
        <w:rPr>
          <w:b/>
          <w:sz w:val="28"/>
        </w:rPr>
        <w:lastRenderedPageBreak/>
        <w:t>Vedlegg</w:t>
      </w:r>
      <w:r w:rsidR="006947FD" w:rsidRPr="006853AA">
        <w:rPr>
          <w:b/>
          <w:sz w:val="28"/>
        </w:rPr>
        <w:t xml:space="preserve"> 4: Referanseskjema </w:t>
      </w:r>
    </w:p>
    <w:p w14:paraId="377BE927" w14:textId="77777777" w:rsidR="006947FD" w:rsidRPr="006853AA" w:rsidRDefault="006947FD" w:rsidP="006947FD"/>
    <w:p w14:paraId="27AC549C" w14:textId="77777777" w:rsidR="006947FD" w:rsidRPr="006853AA" w:rsidRDefault="006947FD" w:rsidP="006947FD">
      <w:pPr>
        <w:rPr>
          <w:color w:val="FF0000"/>
          <w:szCs w:val="24"/>
        </w:rPr>
      </w:pPr>
      <w:r w:rsidRPr="006853AA">
        <w:rPr>
          <w:szCs w:val="24"/>
        </w:rPr>
        <w:t xml:space="preserve">I dette skjemaet skal Leverandøren skildre </w:t>
      </w:r>
      <w:r w:rsidRPr="006853AA">
        <w:rPr>
          <w:szCs w:val="24"/>
          <w:highlight w:val="yellow"/>
        </w:rPr>
        <w:t>3</w:t>
      </w:r>
      <w:r w:rsidRPr="006853AA">
        <w:rPr>
          <w:szCs w:val="24"/>
        </w:rPr>
        <w:t xml:space="preserve"> relevante referansar dei siste </w:t>
      </w:r>
      <w:r w:rsidRPr="006853AA">
        <w:rPr>
          <w:szCs w:val="24"/>
          <w:highlight w:val="yellow"/>
        </w:rPr>
        <w:t>3</w:t>
      </w:r>
      <w:r w:rsidRPr="006853AA">
        <w:rPr>
          <w:szCs w:val="24"/>
        </w:rPr>
        <w:t xml:space="preserve"> år. Skildringa må innehalde tilstrekkeleg informasjon om leveransen slik at oppdragsgjevar kan evaluere om dette er relevant eller ikkje.</w:t>
      </w:r>
    </w:p>
    <w:p w14:paraId="1936BD8A" w14:textId="77777777" w:rsidR="006947FD" w:rsidRPr="006853AA" w:rsidRDefault="006947FD" w:rsidP="006947FD"/>
    <w:tbl>
      <w:tblPr>
        <w:tblStyle w:val="TableGrid1"/>
        <w:tblW w:w="0" w:type="auto"/>
        <w:tblLook w:val="04A0" w:firstRow="1" w:lastRow="0" w:firstColumn="1" w:lastColumn="0" w:noHBand="0" w:noVBand="1"/>
      </w:tblPr>
      <w:tblGrid>
        <w:gridCol w:w="2673"/>
        <w:gridCol w:w="6723"/>
      </w:tblGrid>
      <w:tr w:rsidR="006947FD" w:rsidRPr="006853AA" w14:paraId="25A07827" w14:textId="77777777" w:rsidTr="008C7A34">
        <w:tc>
          <w:tcPr>
            <w:tcW w:w="9396" w:type="dxa"/>
            <w:gridSpan w:val="2"/>
            <w:shd w:val="clear" w:color="auto" w:fill="D9D9D9" w:themeFill="background1" w:themeFillShade="D9"/>
          </w:tcPr>
          <w:p w14:paraId="64121AF1" w14:textId="77777777" w:rsidR="006947FD" w:rsidRPr="006853AA" w:rsidRDefault="006947FD" w:rsidP="006947FD">
            <w:pPr>
              <w:spacing w:before="120" w:after="120" w:line="240" w:lineRule="auto"/>
              <w:ind w:right="0"/>
              <w:rPr>
                <w:rFonts w:cs="Arial"/>
                <w:b/>
              </w:rPr>
            </w:pPr>
            <w:r w:rsidRPr="006853AA">
              <w:rPr>
                <w:rFonts w:cs="Arial"/>
                <w:b/>
              </w:rPr>
              <w:t>Referanseskildring nr. 1</w:t>
            </w:r>
          </w:p>
        </w:tc>
      </w:tr>
      <w:tr w:rsidR="006947FD" w:rsidRPr="006853AA" w14:paraId="7BCB227F" w14:textId="77777777" w:rsidTr="008C7A34">
        <w:tc>
          <w:tcPr>
            <w:tcW w:w="2673" w:type="dxa"/>
          </w:tcPr>
          <w:p w14:paraId="182E3987" w14:textId="77777777" w:rsidR="006947FD" w:rsidRPr="006853AA" w:rsidRDefault="00972E65" w:rsidP="006947FD">
            <w:pPr>
              <w:spacing w:before="120" w:after="120" w:line="240" w:lineRule="auto"/>
              <w:ind w:right="0"/>
              <w:rPr>
                <w:rFonts w:cs="Arial"/>
              </w:rPr>
            </w:pPr>
            <w:r w:rsidRPr="006853AA">
              <w:rPr>
                <w:rFonts w:cs="Arial"/>
              </w:rPr>
              <w:t>Mottakar</w:t>
            </w:r>
          </w:p>
        </w:tc>
        <w:tc>
          <w:tcPr>
            <w:tcW w:w="6723" w:type="dxa"/>
          </w:tcPr>
          <w:p w14:paraId="40619CDA" w14:textId="77777777" w:rsidR="006947FD" w:rsidRPr="006853AA" w:rsidRDefault="006947FD" w:rsidP="006947FD">
            <w:pPr>
              <w:spacing w:before="120" w:after="120" w:line="240" w:lineRule="auto"/>
              <w:ind w:right="0"/>
              <w:rPr>
                <w:rFonts w:cs="Arial"/>
              </w:rPr>
            </w:pPr>
          </w:p>
        </w:tc>
      </w:tr>
      <w:tr w:rsidR="006947FD" w:rsidRPr="006853AA" w14:paraId="560A7170" w14:textId="77777777" w:rsidTr="008C7A34">
        <w:tc>
          <w:tcPr>
            <w:tcW w:w="2673" w:type="dxa"/>
          </w:tcPr>
          <w:p w14:paraId="3AF75108" w14:textId="77777777" w:rsidR="006947FD" w:rsidRPr="006853AA" w:rsidRDefault="006947FD" w:rsidP="006947FD">
            <w:pPr>
              <w:spacing w:before="120" w:after="120" w:line="240" w:lineRule="auto"/>
              <w:ind w:right="0"/>
              <w:rPr>
                <w:rFonts w:cs="Arial"/>
              </w:rPr>
            </w:pPr>
            <w:r w:rsidRPr="006853AA">
              <w:rPr>
                <w:rFonts w:cs="Arial"/>
              </w:rPr>
              <w:t>Tidsrom for utføring</w:t>
            </w:r>
          </w:p>
        </w:tc>
        <w:tc>
          <w:tcPr>
            <w:tcW w:w="6723" w:type="dxa"/>
          </w:tcPr>
          <w:p w14:paraId="3CEC7327" w14:textId="77777777" w:rsidR="006947FD" w:rsidRPr="006853AA" w:rsidRDefault="006947FD" w:rsidP="006947FD">
            <w:pPr>
              <w:spacing w:before="120" w:after="120" w:line="240" w:lineRule="auto"/>
              <w:ind w:right="0"/>
              <w:rPr>
                <w:rFonts w:cs="Arial"/>
              </w:rPr>
            </w:pPr>
          </w:p>
        </w:tc>
      </w:tr>
      <w:tr w:rsidR="006947FD" w:rsidRPr="006853AA" w14:paraId="3A758429" w14:textId="77777777" w:rsidTr="008C7A34">
        <w:tc>
          <w:tcPr>
            <w:tcW w:w="2673" w:type="dxa"/>
          </w:tcPr>
          <w:p w14:paraId="69AEC075" w14:textId="77777777" w:rsidR="006947FD" w:rsidRPr="006853AA" w:rsidRDefault="006947FD" w:rsidP="006947FD">
            <w:pPr>
              <w:spacing w:before="120" w:after="120" w:line="240" w:lineRule="auto"/>
              <w:ind w:right="0"/>
              <w:rPr>
                <w:rFonts w:cs="Arial"/>
              </w:rPr>
            </w:pPr>
            <w:r w:rsidRPr="006853AA">
              <w:rPr>
                <w:rFonts w:cs="Arial"/>
              </w:rPr>
              <w:t>Omfang (timar/økonomi)</w:t>
            </w:r>
          </w:p>
        </w:tc>
        <w:tc>
          <w:tcPr>
            <w:tcW w:w="6723" w:type="dxa"/>
          </w:tcPr>
          <w:p w14:paraId="701A427C" w14:textId="77777777" w:rsidR="006947FD" w:rsidRPr="006853AA" w:rsidRDefault="006947FD" w:rsidP="006947FD">
            <w:pPr>
              <w:spacing w:before="120" w:after="120" w:line="240" w:lineRule="auto"/>
              <w:ind w:right="0"/>
              <w:rPr>
                <w:rFonts w:cs="Arial"/>
              </w:rPr>
            </w:pPr>
          </w:p>
        </w:tc>
      </w:tr>
      <w:tr w:rsidR="006947FD" w:rsidRPr="006853AA" w14:paraId="5D40CF8A" w14:textId="77777777" w:rsidTr="008C7A34">
        <w:tc>
          <w:tcPr>
            <w:tcW w:w="2673" w:type="dxa"/>
          </w:tcPr>
          <w:p w14:paraId="495BEF23" w14:textId="77777777" w:rsidR="006947FD" w:rsidRPr="006853AA" w:rsidRDefault="006947FD" w:rsidP="006947FD">
            <w:pPr>
              <w:spacing w:before="120" w:after="120" w:line="240" w:lineRule="auto"/>
              <w:ind w:right="0"/>
              <w:rPr>
                <w:rFonts w:cs="Arial"/>
              </w:rPr>
            </w:pPr>
            <w:r w:rsidRPr="006853AA">
              <w:rPr>
                <w:rFonts w:cs="Arial"/>
              </w:rPr>
              <w:t xml:space="preserve">Kort skildring av </w:t>
            </w:r>
          </w:p>
          <w:p w14:paraId="66F1EE2D" w14:textId="77777777" w:rsidR="006947FD" w:rsidRPr="006853AA" w:rsidRDefault="006947FD" w:rsidP="006947FD">
            <w:pPr>
              <w:spacing w:before="120" w:after="120" w:line="240" w:lineRule="auto"/>
              <w:ind w:right="0"/>
              <w:rPr>
                <w:rFonts w:cs="Arial"/>
              </w:rPr>
            </w:pPr>
            <w:r w:rsidRPr="006853AA">
              <w:rPr>
                <w:rFonts w:cs="Arial"/>
              </w:rPr>
              <w:t>leveransen</w:t>
            </w:r>
          </w:p>
        </w:tc>
        <w:tc>
          <w:tcPr>
            <w:tcW w:w="6723" w:type="dxa"/>
          </w:tcPr>
          <w:p w14:paraId="6A4B13BB" w14:textId="77777777" w:rsidR="006947FD" w:rsidRPr="006853AA" w:rsidRDefault="006947FD" w:rsidP="006947FD">
            <w:pPr>
              <w:spacing w:before="120" w:after="120" w:line="240" w:lineRule="auto"/>
              <w:ind w:right="0"/>
              <w:rPr>
                <w:rFonts w:cs="Arial"/>
              </w:rPr>
            </w:pPr>
          </w:p>
        </w:tc>
      </w:tr>
      <w:tr w:rsidR="001246D9" w:rsidRPr="006853AA" w14:paraId="62CE7530" w14:textId="77777777" w:rsidTr="008C7A34">
        <w:tc>
          <w:tcPr>
            <w:tcW w:w="2673" w:type="dxa"/>
          </w:tcPr>
          <w:p w14:paraId="1A66BC79" w14:textId="77777777" w:rsidR="001246D9" w:rsidRPr="006853AA" w:rsidRDefault="000D614F" w:rsidP="006947FD">
            <w:pPr>
              <w:spacing w:before="120" w:after="120" w:line="240" w:lineRule="auto"/>
              <w:ind w:right="0"/>
              <w:rPr>
                <w:rFonts w:cs="Arial"/>
              </w:rPr>
            </w:pPr>
            <w:r w:rsidRPr="006853AA">
              <w:rPr>
                <w:rFonts w:cs="Arial"/>
              </w:rPr>
              <w:t>Dersom utført av støttande verksemd gje opp namn og organisasjonsnummer</w:t>
            </w:r>
            <w:r w:rsidR="00D96EDA" w:rsidRPr="006853AA">
              <w:rPr>
                <w:rFonts w:cs="Arial"/>
              </w:rPr>
              <w:t xml:space="preserve">, </w:t>
            </w:r>
            <w:r w:rsidR="00D96EDA" w:rsidRPr="006853AA">
              <w:t>ref. Forpliktingserklæring</w:t>
            </w:r>
          </w:p>
        </w:tc>
        <w:tc>
          <w:tcPr>
            <w:tcW w:w="6723" w:type="dxa"/>
          </w:tcPr>
          <w:p w14:paraId="7259318A" w14:textId="77777777" w:rsidR="001246D9" w:rsidRPr="006853AA" w:rsidRDefault="001246D9" w:rsidP="006947FD">
            <w:pPr>
              <w:spacing w:before="120" w:after="120" w:line="240" w:lineRule="auto"/>
              <w:ind w:right="0"/>
              <w:rPr>
                <w:rFonts w:cs="Arial"/>
              </w:rPr>
            </w:pPr>
          </w:p>
        </w:tc>
      </w:tr>
    </w:tbl>
    <w:p w14:paraId="2572AE98" w14:textId="77777777" w:rsidR="006947FD" w:rsidRPr="006853AA" w:rsidRDefault="006947FD" w:rsidP="006947FD"/>
    <w:tbl>
      <w:tblPr>
        <w:tblStyle w:val="TableGrid1"/>
        <w:tblW w:w="0" w:type="auto"/>
        <w:tblLook w:val="04A0" w:firstRow="1" w:lastRow="0" w:firstColumn="1" w:lastColumn="0" w:noHBand="0" w:noVBand="1"/>
      </w:tblPr>
      <w:tblGrid>
        <w:gridCol w:w="2673"/>
        <w:gridCol w:w="6723"/>
      </w:tblGrid>
      <w:tr w:rsidR="006947FD" w:rsidRPr="006853AA" w14:paraId="24478D8C" w14:textId="77777777" w:rsidTr="008C7A34">
        <w:tc>
          <w:tcPr>
            <w:tcW w:w="9396" w:type="dxa"/>
            <w:gridSpan w:val="2"/>
            <w:shd w:val="clear" w:color="auto" w:fill="D9D9D9" w:themeFill="background1" w:themeFillShade="D9"/>
          </w:tcPr>
          <w:p w14:paraId="3BA0D63C" w14:textId="77777777" w:rsidR="006947FD" w:rsidRPr="006853AA" w:rsidRDefault="006947FD" w:rsidP="006947FD">
            <w:pPr>
              <w:spacing w:before="120" w:after="120" w:line="240" w:lineRule="auto"/>
              <w:ind w:right="0"/>
              <w:rPr>
                <w:rFonts w:cs="Arial"/>
                <w:b/>
              </w:rPr>
            </w:pPr>
            <w:r w:rsidRPr="006853AA">
              <w:rPr>
                <w:rFonts w:cs="Arial"/>
                <w:b/>
              </w:rPr>
              <w:t>Referanseskildring nr. 2</w:t>
            </w:r>
          </w:p>
        </w:tc>
      </w:tr>
      <w:tr w:rsidR="006947FD" w:rsidRPr="006853AA" w14:paraId="0DA1A9E3" w14:textId="77777777" w:rsidTr="008C7A34">
        <w:tc>
          <w:tcPr>
            <w:tcW w:w="2673" w:type="dxa"/>
          </w:tcPr>
          <w:p w14:paraId="680DEDDA" w14:textId="77777777" w:rsidR="006947FD" w:rsidRPr="006853AA" w:rsidRDefault="00972E65" w:rsidP="006947FD">
            <w:pPr>
              <w:spacing w:before="120" w:after="120" w:line="240" w:lineRule="auto"/>
              <w:ind w:right="0"/>
              <w:rPr>
                <w:rFonts w:cs="Arial"/>
              </w:rPr>
            </w:pPr>
            <w:r w:rsidRPr="006853AA">
              <w:rPr>
                <w:rFonts w:cs="Arial"/>
              </w:rPr>
              <w:t>Mottakar</w:t>
            </w:r>
          </w:p>
        </w:tc>
        <w:tc>
          <w:tcPr>
            <w:tcW w:w="6723" w:type="dxa"/>
          </w:tcPr>
          <w:p w14:paraId="796AB4A9" w14:textId="77777777" w:rsidR="006947FD" w:rsidRPr="006853AA" w:rsidRDefault="006947FD" w:rsidP="006947FD">
            <w:pPr>
              <w:spacing w:before="120" w:after="120" w:line="240" w:lineRule="auto"/>
              <w:ind w:right="0"/>
              <w:rPr>
                <w:rFonts w:cs="Arial"/>
              </w:rPr>
            </w:pPr>
          </w:p>
        </w:tc>
      </w:tr>
      <w:tr w:rsidR="006947FD" w:rsidRPr="006853AA" w14:paraId="1553047C" w14:textId="77777777" w:rsidTr="008C7A34">
        <w:tc>
          <w:tcPr>
            <w:tcW w:w="2673" w:type="dxa"/>
          </w:tcPr>
          <w:p w14:paraId="0DFF31ED" w14:textId="77777777" w:rsidR="006947FD" w:rsidRPr="006853AA" w:rsidRDefault="006947FD" w:rsidP="006947FD">
            <w:pPr>
              <w:spacing w:before="120" w:after="120" w:line="240" w:lineRule="auto"/>
              <w:ind w:right="0"/>
              <w:rPr>
                <w:rFonts w:cs="Arial"/>
              </w:rPr>
            </w:pPr>
            <w:r w:rsidRPr="006853AA">
              <w:rPr>
                <w:rFonts w:cs="Arial"/>
              </w:rPr>
              <w:t>Tidsrom for utføring</w:t>
            </w:r>
          </w:p>
        </w:tc>
        <w:tc>
          <w:tcPr>
            <w:tcW w:w="6723" w:type="dxa"/>
          </w:tcPr>
          <w:p w14:paraId="122AF704" w14:textId="77777777" w:rsidR="006947FD" w:rsidRPr="006853AA" w:rsidRDefault="006947FD" w:rsidP="006947FD">
            <w:pPr>
              <w:spacing w:before="120" w:after="120" w:line="240" w:lineRule="auto"/>
              <w:ind w:right="0"/>
              <w:rPr>
                <w:rFonts w:cs="Arial"/>
              </w:rPr>
            </w:pPr>
          </w:p>
        </w:tc>
      </w:tr>
      <w:tr w:rsidR="006947FD" w:rsidRPr="006853AA" w14:paraId="3871E9EC" w14:textId="77777777" w:rsidTr="008C7A34">
        <w:tc>
          <w:tcPr>
            <w:tcW w:w="2673" w:type="dxa"/>
          </w:tcPr>
          <w:p w14:paraId="2CDFCD15" w14:textId="77777777" w:rsidR="006947FD" w:rsidRPr="006853AA" w:rsidRDefault="006947FD" w:rsidP="006947FD">
            <w:pPr>
              <w:spacing w:before="120" w:after="120" w:line="240" w:lineRule="auto"/>
              <w:ind w:right="0"/>
              <w:rPr>
                <w:rFonts w:cs="Arial"/>
              </w:rPr>
            </w:pPr>
            <w:r w:rsidRPr="006853AA">
              <w:rPr>
                <w:rFonts w:cs="Arial"/>
              </w:rPr>
              <w:t>Omfang (timar/økonomi)</w:t>
            </w:r>
          </w:p>
        </w:tc>
        <w:tc>
          <w:tcPr>
            <w:tcW w:w="6723" w:type="dxa"/>
          </w:tcPr>
          <w:p w14:paraId="20CB75C6" w14:textId="77777777" w:rsidR="006947FD" w:rsidRPr="006853AA" w:rsidRDefault="006947FD" w:rsidP="006947FD">
            <w:pPr>
              <w:spacing w:before="120" w:after="120" w:line="240" w:lineRule="auto"/>
              <w:ind w:right="0"/>
              <w:rPr>
                <w:rFonts w:cs="Arial"/>
              </w:rPr>
            </w:pPr>
          </w:p>
        </w:tc>
      </w:tr>
      <w:tr w:rsidR="006947FD" w:rsidRPr="006853AA" w14:paraId="51613377" w14:textId="77777777" w:rsidTr="008C7A34">
        <w:tc>
          <w:tcPr>
            <w:tcW w:w="2673" w:type="dxa"/>
          </w:tcPr>
          <w:p w14:paraId="0527D708" w14:textId="77777777" w:rsidR="006947FD" w:rsidRPr="006853AA" w:rsidRDefault="006947FD" w:rsidP="006947FD">
            <w:pPr>
              <w:spacing w:before="120" w:after="120" w:line="240" w:lineRule="auto"/>
              <w:ind w:right="0"/>
              <w:rPr>
                <w:rFonts w:cs="Arial"/>
              </w:rPr>
            </w:pPr>
            <w:r w:rsidRPr="006853AA">
              <w:rPr>
                <w:rFonts w:cs="Arial"/>
              </w:rPr>
              <w:t xml:space="preserve">Kort skildring av </w:t>
            </w:r>
          </w:p>
          <w:p w14:paraId="64710EA4" w14:textId="77777777" w:rsidR="006947FD" w:rsidRPr="006853AA" w:rsidRDefault="006947FD" w:rsidP="006947FD">
            <w:pPr>
              <w:spacing w:before="120" w:after="120" w:line="240" w:lineRule="auto"/>
              <w:ind w:right="0"/>
              <w:rPr>
                <w:rFonts w:cs="Arial"/>
              </w:rPr>
            </w:pPr>
            <w:r w:rsidRPr="006853AA">
              <w:rPr>
                <w:rFonts w:cs="Arial"/>
              </w:rPr>
              <w:t>leveransen</w:t>
            </w:r>
          </w:p>
        </w:tc>
        <w:tc>
          <w:tcPr>
            <w:tcW w:w="6723" w:type="dxa"/>
          </w:tcPr>
          <w:p w14:paraId="604BA762" w14:textId="77777777" w:rsidR="006947FD" w:rsidRPr="006853AA" w:rsidRDefault="006947FD" w:rsidP="006947FD">
            <w:pPr>
              <w:spacing w:before="120" w:after="120" w:line="240" w:lineRule="auto"/>
              <w:ind w:right="0"/>
              <w:rPr>
                <w:rFonts w:cs="Arial"/>
              </w:rPr>
            </w:pPr>
          </w:p>
        </w:tc>
      </w:tr>
      <w:tr w:rsidR="000D614F" w:rsidRPr="006853AA" w14:paraId="384E772C" w14:textId="77777777" w:rsidTr="008C7A34">
        <w:tc>
          <w:tcPr>
            <w:tcW w:w="2673" w:type="dxa"/>
          </w:tcPr>
          <w:p w14:paraId="19004668" w14:textId="77777777" w:rsidR="000D614F" w:rsidRPr="006853AA" w:rsidRDefault="000D614F" w:rsidP="006947FD">
            <w:pPr>
              <w:spacing w:before="120" w:after="120" w:line="240" w:lineRule="auto"/>
              <w:ind w:right="0"/>
              <w:rPr>
                <w:rFonts w:cs="Arial"/>
              </w:rPr>
            </w:pPr>
            <w:r w:rsidRPr="006853AA">
              <w:rPr>
                <w:rFonts w:cs="Arial"/>
              </w:rPr>
              <w:t>Dersom utført av støttande verksemd gje opp namn og organisasjonsnummer</w:t>
            </w:r>
            <w:r w:rsidR="00D96EDA" w:rsidRPr="006853AA">
              <w:rPr>
                <w:rFonts w:cs="Arial"/>
              </w:rPr>
              <w:t xml:space="preserve">, </w:t>
            </w:r>
            <w:r w:rsidR="00D96EDA" w:rsidRPr="006853AA">
              <w:t>ref. Forpliktingserklæring</w:t>
            </w:r>
          </w:p>
        </w:tc>
        <w:tc>
          <w:tcPr>
            <w:tcW w:w="6723" w:type="dxa"/>
          </w:tcPr>
          <w:p w14:paraId="3A99C605" w14:textId="77777777" w:rsidR="000D614F" w:rsidRPr="006853AA" w:rsidRDefault="000D614F" w:rsidP="006947FD">
            <w:pPr>
              <w:spacing w:before="120" w:after="120" w:line="240" w:lineRule="auto"/>
              <w:ind w:right="0"/>
              <w:rPr>
                <w:rFonts w:cs="Arial"/>
              </w:rPr>
            </w:pPr>
          </w:p>
        </w:tc>
      </w:tr>
    </w:tbl>
    <w:p w14:paraId="353EA628" w14:textId="77777777" w:rsidR="006947FD" w:rsidRPr="006853AA" w:rsidRDefault="006947FD" w:rsidP="006947FD"/>
    <w:tbl>
      <w:tblPr>
        <w:tblStyle w:val="TableGrid1"/>
        <w:tblW w:w="0" w:type="auto"/>
        <w:tblLook w:val="04A0" w:firstRow="1" w:lastRow="0" w:firstColumn="1" w:lastColumn="0" w:noHBand="0" w:noVBand="1"/>
      </w:tblPr>
      <w:tblGrid>
        <w:gridCol w:w="2673"/>
        <w:gridCol w:w="6723"/>
      </w:tblGrid>
      <w:tr w:rsidR="006947FD" w:rsidRPr="006853AA" w14:paraId="23943546" w14:textId="77777777" w:rsidTr="008C7A34">
        <w:tc>
          <w:tcPr>
            <w:tcW w:w="9396" w:type="dxa"/>
            <w:gridSpan w:val="2"/>
            <w:shd w:val="clear" w:color="auto" w:fill="D9D9D9" w:themeFill="background1" w:themeFillShade="D9"/>
          </w:tcPr>
          <w:p w14:paraId="3F7917D6" w14:textId="77777777" w:rsidR="006947FD" w:rsidRPr="006853AA" w:rsidRDefault="006947FD" w:rsidP="006947FD">
            <w:pPr>
              <w:spacing w:before="120" w:after="120" w:line="240" w:lineRule="auto"/>
              <w:ind w:right="0"/>
              <w:rPr>
                <w:rFonts w:cs="Arial"/>
                <w:b/>
              </w:rPr>
            </w:pPr>
            <w:r w:rsidRPr="006853AA">
              <w:rPr>
                <w:rFonts w:cs="Arial"/>
                <w:b/>
              </w:rPr>
              <w:t>Referanseskildring nr. 3</w:t>
            </w:r>
          </w:p>
        </w:tc>
      </w:tr>
      <w:tr w:rsidR="006947FD" w:rsidRPr="006853AA" w14:paraId="0E29A5AD" w14:textId="77777777" w:rsidTr="008C7A34">
        <w:tc>
          <w:tcPr>
            <w:tcW w:w="2673" w:type="dxa"/>
          </w:tcPr>
          <w:p w14:paraId="07CC91AE" w14:textId="77777777" w:rsidR="006947FD" w:rsidRPr="006853AA" w:rsidRDefault="00972E65" w:rsidP="006947FD">
            <w:pPr>
              <w:spacing w:before="120" w:after="120" w:line="240" w:lineRule="auto"/>
              <w:ind w:right="0"/>
              <w:rPr>
                <w:rFonts w:cs="Arial"/>
              </w:rPr>
            </w:pPr>
            <w:r w:rsidRPr="006853AA">
              <w:rPr>
                <w:rFonts w:cs="Arial"/>
              </w:rPr>
              <w:lastRenderedPageBreak/>
              <w:t>Mottakar</w:t>
            </w:r>
          </w:p>
        </w:tc>
        <w:tc>
          <w:tcPr>
            <w:tcW w:w="6723" w:type="dxa"/>
          </w:tcPr>
          <w:p w14:paraId="4DFD6C1E" w14:textId="77777777" w:rsidR="006947FD" w:rsidRPr="006853AA" w:rsidRDefault="006947FD" w:rsidP="006947FD">
            <w:pPr>
              <w:spacing w:before="120" w:after="120" w:line="240" w:lineRule="auto"/>
              <w:ind w:right="0"/>
              <w:rPr>
                <w:rFonts w:cs="Arial"/>
              </w:rPr>
            </w:pPr>
          </w:p>
        </w:tc>
      </w:tr>
      <w:tr w:rsidR="006947FD" w:rsidRPr="006853AA" w14:paraId="76569930" w14:textId="77777777" w:rsidTr="008C7A34">
        <w:tc>
          <w:tcPr>
            <w:tcW w:w="2673" w:type="dxa"/>
          </w:tcPr>
          <w:p w14:paraId="6EC58B1A" w14:textId="77777777" w:rsidR="006947FD" w:rsidRPr="006853AA" w:rsidRDefault="006947FD" w:rsidP="006947FD">
            <w:pPr>
              <w:spacing w:before="120" w:after="120" w:line="240" w:lineRule="auto"/>
              <w:ind w:right="0"/>
              <w:rPr>
                <w:rFonts w:cs="Arial"/>
              </w:rPr>
            </w:pPr>
            <w:r w:rsidRPr="006853AA">
              <w:rPr>
                <w:rFonts w:cs="Arial"/>
              </w:rPr>
              <w:t>Tidsrom for utføring</w:t>
            </w:r>
          </w:p>
        </w:tc>
        <w:tc>
          <w:tcPr>
            <w:tcW w:w="6723" w:type="dxa"/>
          </w:tcPr>
          <w:p w14:paraId="2B76598F" w14:textId="77777777" w:rsidR="006947FD" w:rsidRPr="006853AA" w:rsidRDefault="006947FD" w:rsidP="006947FD">
            <w:pPr>
              <w:spacing w:before="120" w:after="120" w:line="240" w:lineRule="auto"/>
              <w:ind w:right="0"/>
              <w:rPr>
                <w:rFonts w:cs="Arial"/>
              </w:rPr>
            </w:pPr>
          </w:p>
        </w:tc>
      </w:tr>
      <w:tr w:rsidR="006947FD" w:rsidRPr="006853AA" w14:paraId="6490D1A1" w14:textId="77777777" w:rsidTr="008C7A34">
        <w:tc>
          <w:tcPr>
            <w:tcW w:w="2673" w:type="dxa"/>
          </w:tcPr>
          <w:p w14:paraId="733FC942" w14:textId="77777777" w:rsidR="006947FD" w:rsidRPr="006853AA" w:rsidRDefault="006947FD" w:rsidP="006947FD">
            <w:pPr>
              <w:spacing w:before="120" w:after="120" w:line="240" w:lineRule="auto"/>
              <w:ind w:right="0"/>
              <w:rPr>
                <w:rFonts w:cs="Arial"/>
              </w:rPr>
            </w:pPr>
            <w:r w:rsidRPr="006853AA">
              <w:rPr>
                <w:rFonts w:cs="Arial"/>
              </w:rPr>
              <w:t>Omfang (timar/økonomi)</w:t>
            </w:r>
          </w:p>
        </w:tc>
        <w:tc>
          <w:tcPr>
            <w:tcW w:w="6723" w:type="dxa"/>
          </w:tcPr>
          <w:p w14:paraId="7118EEDF" w14:textId="77777777" w:rsidR="006947FD" w:rsidRPr="006853AA" w:rsidRDefault="006947FD" w:rsidP="006947FD">
            <w:pPr>
              <w:spacing w:before="120" w:after="120" w:line="240" w:lineRule="auto"/>
              <w:ind w:right="0"/>
              <w:rPr>
                <w:rFonts w:cs="Arial"/>
              </w:rPr>
            </w:pPr>
          </w:p>
        </w:tc>
      </w:tr>
      <w:tr w:rsidR="006947FD" w:rsidRPr="006853AA" w14:paraId="1036A10E" w14:textId="77777777" w:rsidTr="008C7A34">
        <w:tc>
          <w:tcPr>
            <w:tcW w:w="2673" w:type="dxa"/>
          </w:tcPr>
          <w:p w14:paraId="22C6E7A1" w14:textId="77777777" w:rsidR="006947FD" w:rsidRPr="006853AA" w:rsidRDefault="006947FD" w:rsidP="006947FD">
            <w:pPr>
              <w:spacing w:before="120" w:after="120" w:line="240" w:lineRule="auto"/>
              <w:ind w:right="0"/>
              <w:rPr>
                <w:rFonts w:cs="Arial"/>
              </w:rPr>
            </w:pPr>
            <w:r w:rsidRPr="006853AA">
              <w:rPr>
                <w:rFonts w:cs="Arial"/>
              </w:rPr>
              <w:t xml:space="preserve">Kort skildring av </w:t>
            </w:r>
          </w:p>
          <w:p w14:paraId="43B0D2AC" w14:textId="77777777" w:rsidR="006947FD" w:rsidRPr="006853AA" w:rsidRDefault="006947FD" w:rsidP="006947FD">
            <w:pPr>
              <w:spacing w:before="120" w:after="120" w:line="240" w:lineRule="auto"/>
              <w:ind w:right="0"/>
              <w:rPr>
                <w:rFonts w:cs="Arial"/>
              </w:rPr>
            </w:pPr>
            <w:r w:rsidRPr="006853AA">
              <w:rPr>
                <w:rFonts w:cs="Arial"/>
              </w:rPr>
              <w:t>leveransen</w:t>
            </w:r>
          </w:p>
        </w:tc>
        <w:tc>
          <w:tcPr>
            <w:tcW w:w="6723" w:type="dxa"/>
          </w:tcPr>
          <w:p w14:paraId="718ED963" w14:textId="77777777" w:rsidR="006947FD" w:rsidRPr="006853AA" w:rsidRDefault="006947FD" w:rsidP="006947FD">
            <w:pPr>
              <w:spacing w:before="120" w:after="120" w:line="240" w:lineRule="auto"/>
              <w:ind w:right="0"/>
              <w:rPr>
                <w:rFonts w:cs="Arial"/>
              </w:rPr>
            </w:pPr>
          </w:p>
        </w:tc>
      </w:tr>
      <w:tr w:rsidR="000D614F" w:rsidRPr="006853AA" w14:paraId="382AE011" w14:textId="77777777" w:rsidTr="008C7A34">
        <w:tc>
          <w:tcPr>
            <w:tcW w:w="2673" w:type="dxa"/>
          </w:tcPr>
          <w:p w14:paraId="1ACD53C1" w14:textId="77777777" w:rsidR="000D614F" w:rsidRPr="006853AA" w:rsidRDefault="000D614F" w:rsidP="006947FD">
            <w:pPr>
              <w:spacing w:before="120" w:after="120" w:line="240" w:lineRule="auto"/>
              <w:ind w:right="0"/>
              <w:rPr>
                <w:rFonts w:cs="Arial"/>
              </w:rPr>
            </w:pPr>
            <w:r w:rsidRPr="006853AA">
              <w:rPr>
                <w:rFonts w:cs="Arial"/>
              </w:rPr>
              <w:t>Dersom utført av støttande verksemd gje opp namn og organisasjonsnummer</w:t>
            </w:r>
            <w:r w:rsidR="00D96EDA" w:rsidRPr="006853AA">
              <w:rPr>
                <w:rFonts w:cs="Arial"/>
              </w:rPr>
              <w:t xml:space="preserve">, </w:t>
            </w:r>
            <w:r w:rsidR="00D96EDA" w:rsidRPr="006853AA">
              <w:t>ref. Forpliktingserklæring</w:t>
            </w:r>
          </w:p>
        </w:tc>
        <w:tc>
          <w:tcPr>
            <w:tcW w:w="6723" w:type="dxa"/>
          </w:tcPr>
          <w:p w14:paraId="5212D965" w14:textId="77777777" w:rsidR="000D614F" w:rsidRPr="006853AA" w:rsidRDefault="000D614F" w:rsidP="006947FD">
            <w:pPr>
              <w:spacing w:before="120" w:after="120" w:line="240" w:lineRule="auto"/>
              <w:ind w:right="0"/>
              <w:rPr>
                <w:rFonts w:cs="Arial"/>
              </w:rPr>
            </w:pPr>
          </w:p>
        </w:tc>
      </w:tr>
    </w:tbl>
    <w:p w14:paraId="5FE2C6FD" w14:textId="77777777" w:rsidR="006947FD" w:rsidRPr="006853AA" w:rsidRDefault="006947FD" w:rsidP="006947FD">
      <w:r w:rsidRPr="006853AA">
        <w:tab/>
      </w:r>
      <w:r w:rsidRPr="006853AA">
        <w:tab/>
      </w:r>
    </w:p>
    <w:p w14:paraId="19F8B772" w14:textId="77777777" w:rsidR="00920692" w:rsidRPr="006853AA" w:rsidRDefault="00920692">
      <w:pPr>
        <w:spacing w:line="240" w:lineRule="auto"/>
        <w:ind w:right="0"/>
        <w:rPr>
          <w:sz w:val="20"/>
        </w:rPr>
      </w:pPr>
      <w:r w:rsidRPr="006853AA">
        <w:rPr>
          <w:sz w:val="20"/>
        </w:rPr>
        <w:br w:type="page"/>
      </w:r>
    </w:p>
    <w:p w14:paraId="75A25A97" w14:textId="77777777" w:rsidR="00D97487" w:rsidRPr="006853AA" w:rsidRDefault="00D97487" w:rsidP="00D97487">
      <w:pPr>
        <w:pStyle w:val="Bilagsoverskrift"/>
      </w:pPr>
      <w:r w:rsidRPr="006853AA">
        <w:lastRenderedPageBreak/>
        <w:t>Vedlegg 5 - Tilbodsbrev</w:t>
      </w:r>
    </w:p>
    <w:p w14:paraId="707A4C50" w14:textId="77777777" w:rsidR="00D97487" w:rsidRPr="006853AA" w:rsidRDefault="00D97487" w:rsidP="00D97487"/>
    <w:p w14:paraId="1ECE83D6" w14:textId="77777777" w:rsidR="00D97487" w:rsidRPr="006853AA" w:rsidRDefault="00D97487" w:rsidP="00D97487">
      <w:pPr>
        <w:rPr>
          <w:b/>
        </w:rPr>
      </w:pPr>
      <w:r w:rsidRPr="006853AA">
        <w:rPr>
          <w:b/>
        </w:rPr>
        <w:t>Til:</w:t>
      </w:r>
    </w:p>
    <w:p w14:paraId="73A47C6F" w14:textId="77777777" w:rsidR="00D97487" w:rsidRPr="006853AA" w:rsidRDefault="00D97487" w:rsidP="00D97487">
      <w:r w:rsidRPr="006853AA">
        <w:t>Vestland fylkeskommune</w:t>
      </w:r>
    </w:p>
    <w:p w14:paraId="0846AA69" w14:textId="77777777" w:rsidR="00D97487" w:rsidRPr="006853AA" w:rsidRDefault="00D97487" w:rsidP="00D97487">
      <w:pPr>
        <w:rPr>
          <w:highlight w:val="yellow"/>
        </w:rPr>
      </w:pPr>
      <w:r w:rsidRPr="006853AA">
        <w:rPr>
          <w:highlight w:val="yellow"/>
        </w:rPr>
        <w:t>Att: Namn</w:t>
      </w:r>
    </w:p>
    <w:p w14:paraId="1A0429D5" w14:textId="77777777" w:rsidR="00D97487" w:rsidRPr="006853AA" w:rsidRDefault="00D97487" w:rsidP="00D97487"/>
    <w:p w14:paraId="2CC57FE3" w14:textId="77777777" w:rsidR="00D97487" w:rsidRPr="006853AA" w:rsidRDefault="00D97487" w:rsidP="00D97487">
      <w:pPr>
        <w:rPr>
          <w:b/>
        </w:rPr>
      </w:pPr>
      <w:r w:rsidRPr="006853AA">
        <w:rPr>
          <w:b/>
        </w:rPr>
        <w:t>Frå:</w:t>
      </w:r>
    </w:p>
    <w:p w14:paraId="2FC7E116" w14:textId="77777777" w:rsidR="00D97487" w:rsidRPr="006853AA" w:rsidRDefault="00D97487" w:rsidP="00D97487">
      <w:pPr>
        <w:spacing w:line="360" w:lineRule="auto"/>
      </w:pPr>
      <w:r w:rsidRPr="006853AA">
        <w:t>Namnet på verksemda:</w:t>
      </w:r>
      <w:r w:rsidRPr="006853AA">
        <w:tab/>
        <w:t>__________________________</w:t>
      </w:r>
    </w:p>
    <w:p w14:paraId="2212D69F" w14:textId="77777777" w:rsidR="00D97487" w:rsidRPr="006853AA" w:rsidRDefault="00D97487" w:rsidP="00D97487">
      <w:pPr>
        <w:spacing w:line="360" w:lineRule="auto"/>
      </w:pPr>
      <w:r w:rsidRPr="006853AA">
        <w:t>Organisasjonsnummer:</w:t>
      </w:r>
      <w:r w:rsidRPr="006853AA">
        <w:tab/>
        <w:t>__________________________</w:t>
      </w:r>
    </w:p>
    <w:p w14:paraId="47C04C21" w14:textId="77777777" w:rsidR="00D97487" w:rsidRPr="006853AA" w:rsidRDefault="00D97487" w:rsidP="00D97487">
      <w:pPr>
        <w:spacing w:line="360" w:lineRule="auto"/>
      </w:pPr>
      <w:r w:rsidRPr="006853AA">
        <w:t>Kontaktperson:</w:t>
      </w:r>
      <w:r w:rsidRPr="006853AA">
        <w:tab/>
        <w:t>__________________________</w:t>
      </w:r>
    </w:p>
    <w:p w14:paraId="37357AEF" w14:textId="77777777" w:rsidR="00D97487" w:rsidRPr="006853AA" w:rsidRDefault="00D97487" w:rsidP="00D97487">
      <w:pPr>
        <w:spacing w:line="360" w:lineRule="auto"/>
      </w:pPr>
      <w:r w:rsidRPr="006853AA">
        <w:t>Telefonnummer:</w:t>
      </w:r>
      <w:r w:rsidRPr="006853AA">
        <w:tab/>
        <w:t>__________________________</w:t>
      </w:r>
    </w:p>
    <w:p w14:paraId="19BA00B6" w14:textId="77777777" w:rsidR="00D97487" w:rsidRPr="006853AA" w:rsidRDefault="00D97487" w:rsidP="00D97487">
      <w:pPr>
        <w:spacing w:line="360" w:lineRule="auto"/>
      </w:pPr>
      <w:r w:rsidRPr="006853AA">
        <w:t>E-postadresse:</w:t>
      </w:r>
      <w:r w:rsidRPr="006853AA">
        <w:tab/>
        <w:t>__________________________</w:t>
      </w:r>
    </w:p>
    <w:p w14:paraId="0FBA1073" w14:textId="77777777" w:rsidR="00D97487" w:rsidRPr="006853AA" w:rsidRDefault="00D97487" w:rsidP="00D97487"/>
    <w:p w14:paraId="7015C672" w14:textId="77777777" w:rsidR="00D97487" w:rsidRPr="006853AA" w:rsidRDefault="00D97487" w:rsidP="00D97487">
      <w:r w:rsidRPr="006853AA">
        <w:t xml:space="preserve">Vi stadfestar at vi har sett oss grundig inn i </w:t>
      </w:r>
      <w:r w:rsidR="00C3661D" w:rsidRPr="006853AA">
        <w:t>anskaffings</w:t>
      </w:r>
      <w:r w:rsidRPr="006853AA">
        <w:t>dokumenta.</w:t>
      </w:r>
    </w:p>
    <w:p w14:paraId="0E6AE5E0" w14:textId="77777777" w:rsidR="00D97487" w:rsidRPr="006853AA" w:rsidRDefault="00D97487" w:rsidP="00D97487"/>
    <w:p w14:paraId="36016990" w14:textId="77777777" w:rsidR="00D97487" w:rsidRPr="006853AA" w:rsidRDefault="00D97487" w:rsidP="00D97487">
      <w:r w:rsidRPr="006853AA">
        <w:t xml:space="preserve">Vi stadfestar at tilbodet er i samsvar med reglane for anskaffinga i konkurransegrunnlaget, og at vi aksepterer alle krav og vilkår i samsvar med føresegnene i </w:t>
      </w:r>
      <w:r w:rsidR="000248ED" w:rsidRPr="006853AA">
        <w:t>anskaffings</w:t>
      </w:r>
      <w:r w:rsidRPr="006853AA">
        <w:t xml:space="preserve">dokumenta, i den grad ikkje noko anna går fram av Vedlegg </w:t>
      </w:r>
      <w:r w:rsidR="00E076AD" w:rsidRPr="006853AA">
        <w:t>6</w:t>
      </w:r>
      <w:r w:rsidRPr="006853AA">
        <w:t>: Tilbydar sine atterhald og avvik.</w:t>
      </w:r>
    </w:p>
    <w:p w14:paraId="6F3B9313" w14:textId="77777777" w:rsidR="00D97487" w:rsidRPr="006853AA" w:rsidRDefault="00D97487" w:rsidP="00D97487"/>
    <w:p w14:paraId="5B8630F8" w14:textId="77777777" w:rsidR="00D97487" w:rsidRPr="006853AA" w:rsidRDefault="00D97487" w:rsidP="00D97487">
      <w:r w:rsidRPr="006853AA">
        <w:t xml:space="preserve">Vi står ved tilbodet fram til og med </w:t>
      </w:r>
      <w:r w:rsidRPr="006853AA">
        <w:rPr>
          <w:highlight w:val="yellow"/>
        </w:rPr>
        <w:t>3 månader</w:t>
      </w:r>
      <w:r w:rsidRPr="006853AA">
        <w:t xml:space="preserve"> etter tilbodsfrist for første levering av tilbod. </w:t>
      </w:r>
    </w:p>
    <w:p w14:paraId="461177AE" w14:textId="77777777" w:rsidR="00D97487" w:rsidRPr="006853AA" w:rsidRDefault="00D97487" w:rsidP="00D97487"/>
    <w:p w14:paraId="27292308" w14:textId="77777777" w:rsidR="00D97487" w:rsidRPr="006853AA" w:rsidRDefault="00D97487" w:rsidP="00D97487">
      <w:r w:rsidRPr="006853AA">
        <w:t>Denne underskrifta gjeld heile tilbodet, inkludert alle vedlegg.</w:t>
      </w:r>
    </w:p>
    <w:p w14:paraId="7031B50F" w14:textId="77777777" w:rsidR="00D97487" w:rsidRPr="006853AA" w:rsidRDefault="00D97487" w:rsidP="00D97487"/>
    <w:p w14:paraId="3DFBE168" w14:textId="77777777" w:rsidR="00D97487" w:rsidRPr="006853AA" w:rsidRDefault="00D97487" w:rsidP="00D97487"/>
    <w:p w14:paraId="03032E6C" w14:textId="77777777" w:rsidR="00D97487" w:rsidRPr="006853AA" w:rsidRDefault="00D97487" w:rsidP="00D97487"/>
    <w:p w14:paraId="2C189E55" w14:textId="77777777" w:rsidR="00D97487" w:rsidRPr="006853AA" w:rsidRDefault="00D97487" w:rsidP="00D97487">
      <w:r w:rsidRPr="006853AA">
        <w:t>--------------------------------------------</w:t>
      </w:r>
      <w:r w:rsidRPr="006853AA">
        <w:tab/>
        <w:t>----------------------------------------------------</w:t>
      </w:r>
    </w:p>
    <w:p w14:paraId="477EE618" w14:textId="77777777" w:rsidR="00D97487" w:rsidRPr="006853AA" w:rsidRDefault="00D97487" w:rsidP="00D97487">
      <w:r w:rsidRPr="006853AA">
        <w:t>Stad og dato</w:t>
      </w:r>
      <w:r w:rsidRPr="006853AA">
        <w:tab/>
        <w:t>Signatur og tittel</w:t>
      </w:r>
    </w:p>
    <w:p w14:paraId="6A4DEE93" w14:textId="77777777" w:rsidR="00D97487" w:rsidRPr="006853AA" w:rsidRDefault="00D97487" w:rsidP="00D97487">
      <w:r w:rsidRPr="006853AA">
        <w:tab/>
      </w:r>
      <w:r w:rsidRPr="006853AA">
        <w:tab/>
      </w:r>
    </w:p>
    <w:p w14:paraId="4AC65EA9" w14:textId="77777777" w:rsidR="00D97487" w:rsidRPr="006853AA" w:rsidRDefault="00D97487" w:rsidP="00D97487">
      <w:pPr>
        <w:rPr>
          <w:i/>
          <w:szCs w:val="20"/>
        </w:rPr>
      </w:pPr>
    </w:p>
    <w:p w14:paraId="372A4A65" w14:textId="77777777" w:rsidR="00D97487" w:rsidRPr="006853AA" w:rsidRDefault="00D97487" w:rsidP="00D97487">
      <w:pPr>
        <w:rPr>
          <w:b/>
          <w:sz w:val="28"/>
        </w:rPr>
      </w:pPr>
      <w:r w:rsidRPr="006853AA">
        <w:rPr>
          <w:i/>
          <w:szCs w:val="20"/>
        </w:rPr>
        <w:t>Tilbodet må signerast av ein som har signaturrett eller stillingsfullmakt til å gi bindande tilbod på vegner av leverandøren, elles må leverandøren leggje ved fullmakt.</w:t>
      </w:r>
      <w:r w:rsidRPr="006853AA">
        <w:br w:type="page"/>
      </w:r>
    </w:p>
    <w:p w14:paraId="6C74C5BA" w14:textId="77777777" w:rsidR="00360946" w:rsidRPr="006853AA" w:rsidRDefault="00360946" w:rsidP="00360946">
      <w:pPr>
        <w:pStyle w:val="Bilagsoverskrift"/>
      </w:pPr>
      <w:r w:rsidRPr="006853AA">
        <w:lastRenderedPageBreak/>
        <w:t>Vedlegg 6: Tilbydar sine atterhald og avvik</w:t>
      </w:r>
    </w:p>
    <w:p w14:paraId="56D263E2" w14:textId="77777777" w:rsidR="00360946" w:rsidRPr="006853AA" w:rsidRDefault="00360946" w:rsidP="00360946"/>
    <w:p w14:paraId="604EC3EB" w14:textId="77777777" w:rsidR="00360946" w:rsidRPr="006853AA" w:rsidRDefault="00360946" w:rsidP="00360946">
      <w:r w:rsidRPr="006853AA">
        <w:t xml:space="preserve">Dette </w:t>
      </w:r>
      <w:r w:rsidR="000250DF" w:rsidRPr="006853AA">
        <w:t>v</w:t>
      </w:r>
      <w:r w:rsidRPr="006853AA">
        <w:t>edlegget skal nyttast dersom tilbydar tek atterhald i tilbodet, eller det inneheld avvik frå føresegnene i konkurransegrunnlaget. Oppdragsgjevar gjer merksam på at atterhald og avvik kan medføre avvising frå konkurransen, jf. FOA § 24-8.</w:t>
      </w:r>
    </w:p>
    <w:p w14:paraId="48BF0103" w14:textId="77777777" w:rsidR="00360946" w:rsidRPr="006853AA" w:rsidRDefault="00360946" w:rsidP="00360946"/>
    <w:p w14:paraId="6296A67B" w14:textId="77777777" w:rsidR="00360946" w:rsidRPr="006853AA" w:rsidRDefault="00360946" w:rsidP="00360946">
      <w:pPr>
        <w:rPr>
          <w:b/>
        </w:rPr>
      </w:pPr>
      <w:r w:rsidRPr="006853AA">
        <w:rPr>
          <w:b/>
        </w:rPr>
        <w:t>1 Tilbydar sine atterhald</w:t>
      </w:r>
    </w:p>
    <w:p w14:paraId="487DA715" w14:textId="77777777" w:rsidR="00360946" w:rsidRPr="006853AA" w:rsidRDefault="00360946" w:rsidP="00360946">
      <w:r w:rsidRPr="006853AA">
        <w:t>Viktige føresetnadar som tilbydar har lagt til grunn for utarbeiding av kalkylar, løysingar mv. skal skildrast her:</w:t>
      </w:r>
    </w:p>
    <w:tbl>
      <w:tblPr>
        <w:tblStyle w:val="Tabellrutenett"/>
        <w:tblW w:w="0" w:type="auto"/>
        <w:tblLook w:val="04A0" w:firstRow="1" w:lastRow="0" w:firstColumn="1" w:lastColumn="0" w:noHBand="0" w:noVBand="1"/>
      </w:tblPr>
      <w:tblGrid>
        <w:gridCol w:w="9396"/>
      </w:tblGrid>
      <w:tr w:rsidR="00360946" w:rsidRPr="006853AA" w14:paraId="4BD1E92C" w14:textId="77777777" w:rsidTr="0019679C">
        <w:tc>
          <w:tcPr>
            <w:tcW w:w="9848" w:type="dxa"/>
          </w:tcPr>
          <w:p w14:paraId="177FA7C6" w14:textId="77777777" w:rsidR="00360946" w:rsidRPr="006853AA" w:rsidRDefault="00360946" w:rsidP="0019679C"/>
          <w:p w14:paraId="175413ED" w14:textId="77777777" w:rsidR="00360946" w:rsidRPr="006853AA" w:rsidRDefault="00360946" w:rsidP="0019679C"/>
          <w:p w14:paraId="0F8D1908" w14:textId="77777777" w:rsidR="00360946" w:rsidRPr="006853AA" w:rsidRDefault="00360946" w:rsidP="0019679C"/>
          <w:p w14:paraId="330608A5" w14:textId="77777777" w:rsidR="00360946" w:rsidRPr="006853AA" w:rsidRDefault="00360946" w:rsidP="0019679C"/>
          <w:p w14:paraId="09867963" w14:textId="77777777" w:rsidR="00360946" w:rsidRPr="006853AA" w:rsidRDefault="00360946" w:rsidP="0019679C"/>
          <w:p w14:paraId="06EB7D78" w14:textId="77777777" w:rsidR="00360946" w:rsidRPr="006853AA" w:rsidRDefault="00360946" w:rsidP="0019679C"/>
          <w:p w14:paraId="13392868" w14:textId="77777777" w:rsidR="00360946" w:rsidRPr="006853AA" w:rsidRDefault="00360946" w:rsidP="0019679C"/>
          <w:p w14:paraId="12CFE005" w14:textId="77777777" w:rsidR="00360946" w:rsidRPr="006853AA" w:rsidRDefault="00360946" w:rsidP="0019679C"/>
        </w:tc>
      </w:tr>
    </w:tbl>
    <w:p w14:paraId="4EEB1027" w14:textId="77777777" w:rsidR="00360946" w:rsidRPr="006853AA" w:rsidRDefault="00360946" w:rsidP="00360946"/>
    <w:p w14:paraId="2AD799D6" w14:textId="77777777" w:rsidR="00360946" w:rsidRPr="006853AA" w:rsidRDefault="00360946" w:rsidP="00360946">
      <w:pPr>
        <w:rPr>
          <w:b/>
        </w:rPr>
      </w:pPr>
      <w:r w:rsidRPr="006853AA">
        <w:rPr>
          <w:b/>
        </w:rPr>
        <w:t>2 Tilbydar sine avvik</w:t>
      </w:r>
    </w:p>
    <w:p w14:paraId="2C356F46" w14:textId="77777777" w:rsidR="00360946" w:rsidRPr="006853AA" w:rsidRDefault="00360946" w:rsidP="00360946">
      <w:r w:rsidRPr="006853AA">
        <w:t>Dersom tilbydar si løysing avvik frå føresegner og vilkår i konkurransegrunnlaget, skal dette opplysast om her. For kvart enkelt avvik skal følgjande tabell fyllast ut (ein tabell pr. avvik):</w:t>
      </w:r>
    </w:p>
    <w:p w14:paraId="18FAA3AD" w14:textId="77777777" w:rsidR="00360946" w:rsidRPr="006853AA" w:rsidRDefault="00360946" w:rsidP="00360946"/>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360946" w:rsidRPr="006853AA" w14:paraId="7C9FC7AB" w14:textId="77777777" w:rsidTr="0019679C">
        <w:tc>
          <w:tcPr>
            <w:tcW w:w="9781" w:type="dxa"/>
            <w:gridSpan w:val="2"/>
            <w:shd w:val="clear" w:color="auto" w:fill="D9D9D9" w:themeFill="background1" w:themeFillShade="D9"/>
          </w:tcPr>
          <w:p w14:paraId="6265F61E" w14:textId="77777777" w:rsidR="00360946" w:rsidRPr="006853AA" w:rsidRDefault="00360946" w:rsidP="0019679C">
            <w:pPr>
              <w:pStyle w:val="Contractstyle"/>
              <w:ind w:left="0"/>
              <w:rPr>
                <w:rFonts w:ascii="Roboto Light" w:hAnsi="Roboto Light" w:cs="Arial"/>
                <w:b/>
                <w:i/>
                <w:szCs w:val="22"/>
                <w:highlight w:val="yellow"/>
                <w:lang w:val="nn-NO"/>
              </w:rPr>
            </w:pPr>
            <w:r w:rsidRPr="006853AA">
              <w:rPr>
                <w:rFonts w:ascii="Roboto Light" w:hAnsi="Roboto Light" w:cs="Arial"/>
                <w:b/>
                <w:szCs w:val="22"/>
                <w:lang w:val="nn-NO"/>
              </w:rPr>
              <w:t>Avvik nr. 1</w:t>
            </w:r>
          </w:p>
        </w:tc>
      </w:tr>
      <w:tr w:rsidR="00360946" w:rsidRPr="006853AA" w14:paraId="6F35431D" w14:textId="77777777" w:rsidTr="0019679C">
        <w:tc>
          <w:tcPr>
            <w:tcW w:w="3052" w:type="dxa"/>
          </w:tcPr>
          <w:p w14:paraId="18BBE51B"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Referanse til dokument/føresegn:</w:t>
            </w:r>
          </w:p>
        </w:tc>
        <w:tc>
          <w:tcPr>
            <w:tcW w:w="6729" w:type="dxa"/>
          </w:tcPr>
          <w:p w14:paraId="7B510B8E" w14:textId="77777777" w:rsidR="00360946" w:rsidRPr="006853AA" w:rsidRDefault="00360946" w:rsidP="0019679C">
            <w:pPr>
              <w:pStyle w:val="Contractstyle"/>
              <w:ind w:left="0"/>
              <w:rPr>
                <w:rFonts w:ascii="Roboto Light" w:hAnsi="Roboto Light" w:cs="Arial"/>
                <w:i/>
                <w:szCs w:val="22"/>
                <w:lang w:val="nn-NO"/>
              </w:rPr>
            </w:pPr>
            <w:r w:rsidRPr="006853AA">
              <w:rPr>
                <w:rFonts w:ascii="Roboto Light" w:hAnsi="Roboto Light" w:cs="Arial"/>
                <w:i/>
                <w:szCs w:val="22"/>
                <w:highlight w:val="yellow"/>
                <w:lang w:val="nn-NO"/>
              </w:rPr>
              <w:t>Informasjon om kva dokument/del i konkurransegrunnlaget avviket gjeld:</w:t>
            </w:r>
            <w:r w:rsidRPr="006853AA">
              <w:rPr>
                <w:rFonts w:ascii="Roboto Light" w:hAnsi="Roboto Light" w:cs="Arial"/>
                <w:i/>
                <w:szCs w:val="22"/>
                <w:lang w:val="nn-NO"/>
              </w:rPr>
              <w:t xml:space="preserve"> </w:t>
            </w:r>
          </w:p>
        </w:tc>
      </w:tr>
      <w:tr w:rsidR="00360946" w:rsidRPr="006853AA" w14:paraId="38A430D4" w14:textId="77777777" w:rsidTr="0019679C">
        <w:tc>
          <w:tcPr>
            <w:tcW w:w="3052" w:type="dxa"/>
          </w:tcPr>
          <w:p w14:paraId="695CAB8A"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Føresegna lyder:</w:t>
            </w:r>
          </w:p>
        </w:tc>
        <w:tc>
          <w:tcPr>
            <w:tcW w:w="6729" w:type="dxa"/>
          </w:tcPr>
          <w:p w14:paraId="232DBEA7" w14:textId="77777777" w:rsidR="00360946" w:rsidRPr="006853AA" w:rsidRDefault="00360946" w:rsidP="0019679C">
            <w:pPr>
              <w:pStyle w:val="Contractstyle"/>
              <w:ind w:left="0"/>
              <w:rPr>
                <w:rFonts w:ascii="Roboto Light" w:hAnsi="Roboto Light" w:cs="Arial"/>
                <w:i/>
                <w:szCs w:val="22"/>
                <w:lang w:val="nn-NO"/>
              </w:rPr>
            </w:pPr>
            <w:r w:rsidRPr="006853AA">
              <w:rPr>
                <w:rFonts w:ascii="Roboto Light" w:hAnsi="Roboto Light" w:cs="Arial"/>
                <w:i/>
                <w:szCs w:val="22"/>
                <w:highlight w:val="yellow"/>
                <w:lang w:val="nn-NO"/>
              </w:rPr>
              <w:t>Sett inn den konkrete teksten som avviket knyter seg til.</w:t>
            </w:r>
            <w:r w:rsidRPr="006853AA">
              <w:rPr>
                <w:rFonts w:ascii="Roboto Light" w:hAnsi="Roboto Light" w:cs="Arial"/>
                <w:i/>
                <w:szCs w:val="22"/>
                <w:lang w:val="nn-NO"/>
              </w:rPr>
              <w:t xml:space="preserve"> </w:t>
            </w:r>
          </w:p>
          <w:p w14:paraId="2CF7C743" w14:textId="77777777" w:rsidR="00360946" w:rsidRPr="006853AA" w:rsidRDefault="00360946" w:rsidP="0019679C">
            <w:pPr>
              <w:pStyle w:val="Contractstyle"/>
              <w:ind w:left="0"/>
              <w:rPr>
                <w:rFonts w:ascii="Roboto Light" w:hAnsi="Roboto Light" w:cs="Arial"/>
                <w:i/>
                <w:szCs w:val="22"/>
                <w:lang w:val="nn-NO"/>
              </w:rPr>
            </w:pPr>
          </w:p>
        </w:tc>
      </w:tr>
      <w:tr w:rsidR="00360946" w:rsidRPr="006853AA" w14:paraId="4BECD75F" w14:textId="77777777" w:rsidTr="0019679C">
        <w:tc>
          <w:tcPr>
            <w:tcW w:w="3052" w:type="dxa"/>
          </w:tcPr>
          <w:p w14:paraId="0DF2068A"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Foreslått endra til:</w:t>
            </w:r>
          </w:p>
        </w:tc>
        <w:tc>
          <w:tcPr>
            <w:tcW w:w="6729" w:type="dxa"/>
          </w:tcPr>
          <w:p w14:paraId="18F1A797" w14:textId="77777777" w:rsidR="00360946" w:rsidRPr="006853AA" w:rsidRDefault="00360946" w:rsidP="0019679C">
            <w:pPr>
              <w:pStyle w:val="Contractstyle"/>
              <w:ind w:left="0"/>
              <w:rPr>
                <w:rFonts w:ascii="Roboto Light" w:hAnsi="Roboto Light" w:cs="Arial"/>
                <w:i/>
                <w:szCs w:val="22"/>
                <w:lang w:val="nn-NO"/>
              </w:rPr>
            </w:pPr>
            <w:r w:rsidRPr="006853AA">
              <w:rPr>
                <w:rFonts w:ascii="Roboto Light" w:hAnsi="Roboto Light" w:cs="Arial"/>
                <w:i/>
                <w:szCs w:val="22"/>
                <w:highlight w:val="yellow"/>
                <w:lang w:val="nn-NO"/>
              </w:rPr>
              <w:t>Sett inn den tekst som blir foreslått i staden for gjeldande tekst.</w:t>
            </w:r>
            <w:r w:rsidRPr="006853AA">
              <w:rPr>
                <w:rFonts w:ascii="Roboto Light" w:hAnsi="Roboto Light" w:cs="Arial"/>
                <w:i/>
                <w:szCs w:val="22"/>
                <w:lang w:val="nn-NO"/>
              </w:rPr>
              <w:t xml:space="preserve"> </w:t>
            </w:r>
          </w:p>
          <w:p w14:paraId="09B6FBF7" w14:textId="77777777" w:rsidR="00360946" w:rsidRPr="006853AA" w:rsidRDefault="00360946" w:rsidP="0019679C">
            <w:pPr>
              <w:pStyle w:val="Contractstyle"/>
              <w:ind w:left="0"/>
              <w:rPr>
                <w:rFonts w:ascii="Roboto Light" w:hAnsi="Roboto Light" w:cs="Arial"/>
                <w:szCs w:val="22"/>
                <w:lang w:val="nn-NO"/>
              </w:rPr>
            </w:pPr>
          </w:p>
        </w:tc>
      </w:tr>
      <w:tr w:rsidR="00360946" w:rsidRPr="006853AA" w14:paraId="12501A7E" w14:textId="77777777" w:rsidTr="0019679C">
        <w:tc>
          <w:tcPr>
            <w:tcW w:w="3052" w:type="dxa"/>
          </w:tcPr>
          <w:p w14:paraId="580F2A88"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Grunngjeving for endring:</w:t>
            </w:r>
          </w:p>
        </w:tc>
        <w:tc>
          <w:tcPr>
            <w:tcW w:w="6729" w:type="dxa"/>
          </w:tcPr>
          <w:p w14:paraId="58DF8722" w14:textId="77777777" w:rsidR="00360946" w:rsidRPr="006853AA" w:rsidRDefault="00360946" w:rsidP="0019679C">
            <w:pPr>
              <w:pStyle w:val="Contractstyle"/>
              <w:ind w:left="0"/>
              <w:rPr>
                <w:rFonts w:ascii="Roboto Light" w:hAnsi="Roboto Light" w:cs="Arial"/>
                <w:szCs w:val="22"/>
                <w:lang w:val="nn-NO"/>
              </w:rPr>
            </w:pPr>
          </w:p>
        </w:tc>
      </w:tr>
      <w:tr w:rsidR="00360946" w:rsidRPr="006853AA" w14:paraId="347CF4D7" w14:textId="77777777" w:rsidTr="0019679C">
        <w:tc>
          <w:tcPr>
            <w:tcW w:w="3052" w:type="dxa"/>
          </w:tcPr>
          <w:p w14:paraId="2614FFE8"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Konsekvens pris:</w:t>
            </w:r>
          </w:p>
        </w:tc>
        <w:tc>
          <w:tcPr>
            <w:tcW w:w="6729" w:type="dxa"/>
          </w:tcPr>
          <w:p w14:paraId="0EAA4099" w14:textId="77777777" w:rsidR="00360946" w:rsidRPr="006853AA" w:rsidRDefault="00360946" w:rsidP="0019679C">
            <w:pPr>
              <w:pStyle w:val="Contractstyle"/>
              <w:ind w:left="0"/>
              <w:rPr>
                <w:rFonts w:ascii="Roboto Light" w:hAnsi="Roboto Light" w:cs="Arial"/>
                <w:szCs w:val="22"/>
                <w:lang w:val="nn-NO"/>
              </w:rPr>
            </w:pPr>
          </w:p>
        </w:tc>
      </w:tr>
      <w:tr w:rsidR="00360946" w:rsidRPr="006853AA" w14:paraId="06810E6D" w14:textId="77777777" w:rsidTr="0019679C">
        <w:tc>
          <w:tcPr>
            <w:tcW w:w="3052" w:type="dxa"/>
          </w:tcPr>
          <w:p w14:paraId="38C9ABFB"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Konsekvens framdrift:</w:t>
            </w:r>
          </w:p>
        </w:tc>
        <w:tc>
          <w:tcPr>
            <w:tcW w:w="6729" w:type="dxa"/>
          </w:tcPr>
          <w:p w14:paraId="2BD787CA" w14:textId="77777777" w:rsidR="00360946" w:rsidRPr="006853AA" w:rsidRDefault="00360946" w:rsidP="0019679C">
            <w:pPr>
              <w:pStyle w:val="Contractstyle"/>
              <w:ind w:left="0"/>
              <w:rPr>
                <w:rFonts w:ascii="Roboto Light" w:hAnsi="Roboto Light" w:cs="Arial"/>
                <w:szCs w:val="22"/>
                <w:lang w:val="nn-NO"/>
              </w:rPr>
            </w:pPr>
          </w:p>
        </w:tc>
      </w:tr>
      <w:tr w:rsidR="00360946" w:rsidRPr="006853AA" w14:paraId="11125B7E" w14:textId="77777777" w:rsidTr="0019679C">
        <w:tc>
          <w:tcPr>
            <w:tcW w:w="3052" w:type="dxa"/>
          </w:tcPr>
          <w:p w14:paraId="20132E5C" w14:textId="77777777" w:rsidR="00360946" w:rsidRPr="006853AA" w:rsidRDefault="00360946" w:rsidP="0019679C">
            <w:pPr>
              <w:pStyle w:val="Contractstyle"/>
              <w:ind w:left="0"/>
              <w:rPr>
                <w:rFonts w:ascii="Roboto Light" w:hAnsi="Roboto Light" w:cs="Arial"/>
                <w:szCs w:val="22"/>
                <w:lang w:val="nn-NO"/>
              </w:rPr>
            </w:pPr>
            <w:r w:rsidRPr="006853AA">
              <w:rPr>
                <w:rFonts w:ascii="Roboto Light" w:hAnsi="Roboto Light" w:cs="Arial"/>
                <w:szCs w:val="22"/>
                <w:lang w:val="nn-NO"/>
              </w:rPr>
              <w:t>Andre kommentarar:</w:t>
            </w:r>
          </w:p>
        </w:tc>
        <w:tc>
          <w:tcPr>
            <w:tcW w:w="6729" w:type="dxa"/>
          </w:tcPr>
          <w:p w14:paraId="1AE65332" w14:textId="77777777" w:rsidR="00360946" w:rsidRPr="006853AA" w:rsidRDefault="00360946" w:rsidP="0019679C">
            <w:pPr>
              <w:pStyle w:val="Contractstyle"/>
              <w:ind w:left="0"/>
              <w:rPr>
                <w:rFonts w:ascii="Roboto Light" w:hAnsi="Roboto Light" w:cs="Arial"/>
                <w:szCs w:val="22"/>
                <w:lang w:val="nn-NO"/>
              </w:rPr>
            </w:pPr>
          </w:p>
        </w:tc>
      </w:tr>
    </w:tbl>
    <w:p w14:paraId="084C9857" w14:textId="77777777" w:rsidR="00360946" w:rsidRPr="006853AA" w:rsidRDefault="00360946" w:rsidP="00360946">
      <w:r w:rsidRPr="006853AA">
        <w:br w:type="page"/>
      </w:r>
    </w:p>
    <w:p w14:paraId="7D7CF17B" w14:textId="77777777" w:rsidR="00740961" w:rsidRPr="006853AA" w:rsidRDefault="00740961" w:rsidP="00740961">
      <w:pPr>
        <w:pStyle w:val="Bilagsoverskrift"/>
      </w:pPr>
      <w:r w:rsidRPr="006853AA">
        <w:lastRenderedPageBreak/>
        <w:t>Vedlegg 7: Teiepliktige opplysningar og eigenerklæring om bortfall av teieplikt</w:t>
      </w:r>
      <w:r w:rsidR="0092580E" w:rsidRPr="006853AA">
        <w:t xml:space="preserve"> knytt til tilbod</w:t>
      </w:r>
    </w:p>
    <w:p w14:paraId="3D48FE82" w14:textId="77777777" w:rsidR="00740961" w:rsidRPr="006853AA" w:rsidRDefault="00740961" w:rsidP="00740961"/>
    <w:p w14:paraId="3458A0C3" w14:textId="77777777" w:rsidR="00740961" w:rsidRPr="006853AA" w:rsidRDefault="00740961" w:rsidP="00740961">
      <w:r w:rsidRPr="006853AA">
        <w:t xml:space="preserve">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dei som er klart identifiserte, og aksepterer at det vert gjeve fullt innsyn i alle andre opplysningar enn dei som er identifiserte i tabellen under. </w:t>
      </w:r>
    </w:p>
    <w:p w14:paraId="471C2305" w14:textId="77777777" w:rsidR="00740961" w:rsidRPr="006853AA" w:rsidRDefault="00740961" w:rsidP="00740961"/>
    <w:p w14:paraId="1D7849EA" w14:textId="77777777" w:rsidR="00740961" w:rsidRPr="006853AA" w:rsidRDefault="00740961" w:rsidP="00740961"/>
    <w:p w14:paraId="2AB85A58" w14:textId="77777777" w:rsidR="00740961" w:rsidRPr="006853AA" w:rsidRDefault="00740961" w:rsidP="00740961">
      <w:pPr>
        <w:spacing w:line="360" w:lineRule="auto"/>
        <w:rPr>
          <w:rFonts w:cs="Arial"/>
        </w:rPr>
      </w:pPr>
      <w:r w:rsidRPr="006853AA">
        <w:rPr>
          <w:rFonts w:cs="Arial"/>
        </w:rPr>
        <w:t>SETT EITT KRYSS:</w:t>
      </w:r>
    </w:p>
    <w:p w14:paraId="7D6EAE9E" w14:textId="77777777" w:rsidR="00740961" w:rsidRPr="006853AA" w:rsidRDefault="00000000" w:rsidP="00740961">
      <w:pPr>
        <w:ind w:left="705" w:hanging="705"/>
        <w:rPr>
          <w:rFonts w:cs="Arial"/>
        </w:rPr>
      </w:pPr>
      <w:sdt>
        <w:sdtPr>
          <w:rPr>
            <w:rFonts w:cs="Arial"/>
          </w:rPr>
          <w:id w:val="-209734876"/>
          <w14:checkbox>
            <w14:checked w14:val="0"/>
            <w14:checkedState w14:val="2612" w14:font="MS Gothic"/>
            <w14:uncheckedState w14:val="2610" w14:font="MS Gothic"/>
          </w14:checkbox>
        </w:sdtPr>
        <w:sdtContent>
          <w:r w:rsidR="00740961" w:rsidRPr="006853AA">
            <w:rPr>
              <w:rFonts w:ascii="Segoe UI Symbol" w:eastAsia="MS Gothic" w:hAnsi="Segoe UI Symbol" w:cs="Segoe UI Symbol"/>
            </w:rPr>
            <w:t>☐</w:t>
          </w:r>
        </w:sdtContent>
      </w:sdt>
      <w:r w:rsidR="00740961" w:rsidRPr="006853AA">
        <w:rPr>
          <w:rFonts w:cs="Arial"/>
        </w:rPr>
        <w:t xml:space="preserve"> </w:t>
      </w:r>
      <w:r w:rsidR="00740961" w:rsidRPr="006853AA">
        <w:rPr>
          <w:rFonts w:cs="Arial"/>
        </w:rPr>
        <w:tab/>
        <w:t>Tilbodet inneheld ingen opplysningar som er unntatt frå innsyn etter offentleglova § 13.</w:t>
      </w:r>
    </w:p>
    <w:p w14:paraId="1A2DDCA3" w14:textId="77777777" w:rsidR="00740961" w:rsidRPr="006853AA" w:rsidRDefault="00740961" w:rsidP="00740961">
      <w:pPr>
        <w:ind w:left="705" w:hanging="705"/>
        <w:rPr>
          <w:rFonts w:cs="Arial"/>
        </w:rPr>
      </w:pPr>
    </w:p>
    <w:p w14:paraId="6C7608CB" w14:textId="77777777" w:rsidR="00740961" w:rsidRPr="006853AA" w:rsidRDefault="00000000" w:rsidP="00740961">
      <w:pPr>
        <w:ind w:left="720" w:hanging="720"/>
        <w:rPr>
          <w:rFonts w:cs="Arial"/>
        </w:rPr>
      </w:pPr>
      <w:sdt>
        <w:sdtPr>
          <w:rPr>
            <w:rFonts w:cs="Arial"/>
          </w:rPr>
          <w:id w:val="-640039396"/>
          <w14:checkbox>
            <w14:checked w14:val="0"/>
            <w14:checkedState w14:val="2612" w14:font="MS Gothic"/>
            <w14:uncheckedState w14:val="2610" w14:font="MS Gothic"/>
          </w14:checkbox>
        </w:sdtPr>
        <w:sdtContent>
          <w:r w:rsidR="00740961" w:rsidRPr="006853AA">
            <w:rPr>
              <w:rFonts w:ascii="Segoe UI Symbol" w:eastAsia="MS Gothic" w:hAnsi="Segoe UI Symbol" w:cs="Segoe UI Symbol"/>
            </w:rPr>
            <w:t>☐</w:t>
          </w:r>
        </w:sdtContent>
      </w:sdt>
      <w:r w:rsidR="00740961" w:rsidRPr="006853AA">
        <w:rPr>
          <w:rFonts w:cs="Arial"/>
        </w:rPr>
        <w:t xml:space="preserve"> </w:t>
      </w:r>
      <w:r w:rsidR="00740961" w:rsidRPr="006853AA">
        <w:rPr>
          <w:rFonts w:cs="Arial"/>
        </w:rPr>
        <w:tab/>
        <w:t xml:space="preserve">Vi meiner tilbodet inneheld følgjande teiepliktige opplysningar som skal vere unntatt frå innsyn etter offentleglova § 13*: </w:t>
      </w:r>
    </w:p>
    <w:p w14:paraId="073C3AB4" w14:textId="77777777" w:rsidR="00740961" w:rsidRPr="006853AA" w:rsidRDefault="00740961" w:rsidP="00740961"/>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740961" w:rsidRPr="006853AA" w14:paraId="5B18BA23" w14:textId="77777777" w:rsidTr="0019679C">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A4AEAF" w14:textId="77777777" w:rsidR="00740961" w:rsidRPr="006853AA" w:rsidRDefault="00740961" w:rsidP="0019679C">
            <w:pPr>
              <w:rPr>
                <w:rFonts w:cs="Arial"/>
                <w:bCs/>
              </w:rPr>
            </w:pPr>
            <w:r w:rsidRPr="006853AA">
              <w:rPr>
                <w:rFonts w:cs="Arial"/>
                <w:bCs/>
              </w:rPr>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E3841" w14:textId="77777777" w:rsidR="00740961" w:rsidRPr="006853AA" w:rsidRDefault="00740961" w:rsidP="0019679C">
            <w:pPr>
              <w:rPr>
                <w:rFonts w:cs="Arial"/>
                <w:bCs/>
              </w:rPr>
            </w:pPr>
            <w:r w:rsidRPr="006853AA">
              <w:rPr>
                <w:rFonts w:cs="Arial"/>
                <w:bCs/>
              </w:rPr>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50F6CC" w14:textId="77777777" w:rsidR="00740961" w:rsidRPr="006853AA" w:rsidRDefault="00740961" w:rsidP="0019679C">
            <w:pPr>
              <w:rPr>
                <w:rFonts w:cs="Arial"/>
                <w:bCs/>
              </w:rPr>
            </w:pPr>
            <w:r w:rsidRPr="006853AA">
              <w:rPr>
                <w:rFonts w:cs="Arial"/>
                <w:bCs/>
              </w:rPr>
              <w:t xml:space="preserve">Grunngjeving for at det skal nektast innsyn i desse </w:t>
            </w:r>
          </w:p>
        </w:tc>
      </w:tr>
      <w:tr w:rsidR="00740961" w:rsidRPr="006853AA" w14:paraId="0220703B"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5EA9BC3C" w14:textId="77777777" w:rsidR="00740961" w:rsidRPr="006853AA"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30A73CBD" w14:textId="77777777" w:rsidR="00740961" w:rsidRPr="006853AA"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1AD1EA91" w14:textId="77777777" w:rsidR="00740961" w:rsidRPr="006853AA" w:rsidRDefault="00740961" w:rsidP="0019679C">
            <w:pPr>
              <w:pStyle w:val="Brdtekst"/>
              <w:rPr>
                <w:rFonts w:cs="Arial"/>
              </w:rPr>
            </w:pPr>
          </w:p>
        </w:tc>
      </w:tr>
      <w:tr w:rsidR="00740961" w:rsidRPr="006853AA" w14:paraId="3462DF34"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317E39B6" w14:textId="77777777" w:rsidR="00740961" w:rsidRPr="006853AA"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5278D063" w14:textId="77777777" w:rsidR="00740961" w:rsidRPr="006853AA"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7FDF4B90" w14:textId="77777777" w:rsidR="00740961" w:rsidRPr="006853AA" w:rsidRDefault="00740961" w:rsidP="0019679C">
            <w:pPr>
              <w:pStyle w:val="Brdtekst"/>
              <w:rPr>
                <w:rFonts w:cs="Arial"/>
              </w:rPr>
            </w:pPr>
          </w:p>
        </w:tc>
      </w:tr>
      <w:tr w:rsidR="00740961" w:rsidRPr="006853AA" w14:paraId="47ECA73B"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5019AC86" w14:textId="77777777" w:rsidR="00740961" w:rsidRPr="006853AA"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03FC7A55" w14:textId="77777777" w:rsidR="00740961" w:rsidRPr="006853AA"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07EDC6B4" w14:textId="77777777" w:rsidR="00740961" w:rsidRPr="006853AA" w:rsidRDefault="00740961" w:rsidP="0019679C">
            <w:pPr>
              <w:pStyle w:val="Brdtekst"/>
              <w:rPr>
                <w:rFonts w:cs="Arial"/>
              </w:rPr>
            </w:pPr>
          </w:p>
        </w:tc>
      </w:tr>
      <w:tr w:rsidR="00740961" w:rsidRPr="006853AA" w14:paraId="6B38DFE6" w14:textId="77777777" w:rsidTr="0019679C">
        <w:trPr>
          <w:trHeight w:val="370"/>
        </w:trPr>
        <w:tc>
          <w:tcPr>
            <w:tcW w:w="2468" w:type="dxa"/>
            <w:tcBorders>
              <w:top w:val="single" w:sz="4" w:space="0" w:color="auto"/>
              <w:left w:val="single" w:sz="4" w:space="0" w:color="auto"/>
              <w:bottom w:val="single" w:sz="4" w:space="0" w:color="auto"/>
              <w:right w:val="single" w:sz="4" w:space="0" w:color="auto"/>
            </w:tcBorders>
          </w:tcPr>
          <w:p w14:paraId="5CD852FB" w14:textId="77777777" w:rsidR="00740961" w:rsidRPr="006853AA" w:rsidRDefault="00740961" w:rsidP="0019679C">
            <w:pPr>
              <w:pStyle w:val="Brdtekst"/>
              <w:rPr>
                <w:rFonts w:cs="Arial"/>
              </w:rPr>
            </w:pPr>
          </w:p>
        </w:tc>
        <w:tc>
          <w:tcPr>
            <w:tcW w:w="3419" w:type="dxa"/>
            <w:tcBorders>
              <w:top w:val="single" w:sz="4" w:space="0" w:color="auto"/>
              <w:left w:val="single" w:sz="4" w:space="0" w:color="auto"/>
              <w:bottom w:val="single" w:sz="4" w:space="0" w:color="auto"/>
              <w:right w:val="single" w:sz="4" w:space="0" w:color="auto"/>
            </w:tcBorders>
          </w:tcPr>
          <w:p w14:paraId="71F44B23" w14:textId="77777777" w:rsidR="00740961" w:rsidRPr="006853AA" w:rsidRDefault="00740961" w:rsidP="0019679C">
            <w:pPr>
              <w:pStyle w:val="Brdtekst"/>
              <w:rPr>
                <w:rFonts w:cs="Arial"/>
              </w:rPr>
            </w:pPr>
          </w:p>
        </w:tc>
        <w:tc>
          <w:tcPr>
            <w:tcW w:w="4036" w:type="dxa"/>
            <w:tcBorders>
              <w:top w:val="single" w:sz="4" w:space="0" w:color="auto"/>
              <w:left w:val="single" w:sz="4" w:space="0" w:color="auto"/>
              <w:bottom w:val="single" w:sz="4" w:space="0" w:color="auto"/>
              <w:right w:val="single" w:sz="4" w:space="0" w:color="auto"/>
            </w:tcBorders>
          </w:tcPr>
          <w:p w14:paraId="43F36365" w14:textId="77777777" w:rsidR="00740961" w:rsidRPr="006853AA" w:rsidRDefault="00740961" w:rsidP="0019679C">
            <w:pPr>
              <w:pStyle w:val="Brdtekst"/>
              <w:rPr>
                <w:rFonts w:cs="Arial"/>
              </w:rPr>
            </w:pPr>
          </w:p>
        </w:tc>
      </w:tr>
    </w:tbl>
    <w:p w14:paraId="7FF25BF5" w14:textId="77777777" w:rsidR="00740961" w:rsidRPr="006853AA" w:rsidRDefault="00740961" w:rsidP="00740961"/>
    <w:p w14:paraId="0FBECB4E" w14:textId="77777777" w:rsidR="00740961" w:rsidRPr="006853AA" w:rsidRDefault="00740961" w:rsidP="00740961">
      <w:r w:rsidRPr="006853AA">
        <w:t>* Merk at ved krav om innsyn skal oppdragsgjevaren på sjølvstendig grunnlag vurdere om opplysningane er av ein slik art at oppdragsgjevaren pliktar å nekte innsyn i desse, jf. offentleglova § 29. Dersom det kjem inn førespurnad om innsyn i tilbodet, vil oppdragsgjevar vanlegvis ta kontakt med tilbydar for å få ein sladda versjon av tilbodet.</w:t>
      </w:r>
    </w:p>
    <w:p w14:paraId="258A2835" w14:textId="77777777" w:rsidR="00920692" w:rsidRPr="006853AA" w:rsidRDefault="00920692" w:rsidP="003B44BF"/>
    <w:sectPr w:rsidR="00920692" w:rsidRPr="006853AA" w:rsidSect="004256A1">
      <w:headerReference w:type="default" r:id="rId29"/>
      <w:footerReference w:type="default" r:id="rId30"/>
      <w:pgSz w:w="12240" w:h="15840"/>
      <w:pgMar w:top="212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B2C47" w14:textId="77777777" w:rsidR="00403DC4" w:rsidRDefault="00403DC4" w:rsidP="00A502AC">
      <w:r>
        <w:separator/>
      </w:r>
    </w:p>
  </w:endnote>
  <w:endnote w:type="continuationSeparator" w:id="0">
    <w:p w14:paraId="1229F7BE" w14:textId="77777777" w:rsidR="00403DC4" w:rsidRDefault="00403DC4" w:rsidP="00A502AC">
      <w:r>
        <w:continuationSeparator/>
      </w:r>
    </w:p>
  </w:endnote>
  <w:endnote w:type="continuationNotice" w:id="1">
    <w:p w14:paraId="1FA56BBF" w14:textId="77777777" w:rsidR="00403DC4" w:rsidRDefault="00403D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5B60" w14:textId="77777777" w:rsidR="002938FE" w:rsidRPr="00EF0324" w:rsidRDefault="005008FE" w:rsidP="00A502AC">
    <w:pPr>
      <w:pStyle w:val="Bunntekst"/>
      <w:rPr>
        <w:sz w:val="16"/>
        <w:szCs w:val="16"/>
      </w:rPr>
    </w:pPr>
    <w:r w:rsidRPr="00EF0324">
      <w:rPr>
        <w:sz w:val="16"/>
        <w:szCs w:val="16"/>
      </w:rPr>
      <w:t xml:space="preserve">Versjonsnummer: </w:t>
    </w:r>
    <w:r w:rsidR="00E23E0E">
      <w:rPr>
        <w:sz w:val="16"/>
        <w:szCs w:val="16"/>
      </w:rPr>
      <w:t>6</w:t>
    </w:r>
    <w:r w:rsidRPr="00EF0324">
      <w:rPr>
        <w:sz w:val="16"/>
        <w:szCs w:val="16"/>
      </w:rPr>
      <w:tab/>
    </w:r>
    <w:r w:rsidRPr="00EF0324">
      <w:rPr>
        <w:sz w:val="16"/>
        <w:szCs w:val="16"/>
      </w:rPr>
      <w:tab/>
      <w:t>Sist revidert dato:</w:t>
    </w:r>
    <w:r w:rsidR="00A425D4">
      <w:rPr>
        <w:sz w:val="16"/>
        <w:szCs w:val="16"/>
      </w:rPr>
      <w:t xml:space="preserve"> </w:t>
    </w:r>
    <w:r w:rsidR="00E23E0E">
      <w:rPr>
        <w:sz w:val="16"/>
        <w:szCs w:val="16"/>
      </w:rPr>
      <w:t>19.05</w:t>
    </w:r>
    <w:r w:rsidR="00A425D4">
      <w:rPr>
        <w:sz w:val="16"/>
        <w:szCs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85152" w14:textId="77777777" w:rsidR="00403DC4" w:rsidRDefault="00403DC4" w:rsidP="00A502AC">
      <w:r>
        <w:separator/>
      </w:r>
    </w:p>
  </w:footnote>
  <w:footnote w:type="continuationSeparator" w:id="0">
    <w:p w14:paraId="77CA0B44" w14:textId="77777777" w:rsidR="00403DC4" w:rsidRDefault="00403DC4" w:rsidP="00A502AC">
      <w:r>
        <w:continuationSeparator/>
      </w:r>
    </w:p>
  </w:footnote>
  <w:footnote w:type="continuationNotice" w:id="1">
    <w:p w14:paraId="50584AC9" w14:textId="77777777" w:rsidR="00403DC4" w:rsidRDefault="00403D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D271" w14:textId="443F6624" w:rsidR="0092559F" w:rsidRDefault="00312BFA" w:rsidP="0092559F">
    <w:pPr>
      <w:pStyle w:val="Brdtekst"/>
      <w:spacing w:line="14" w:lineRule="auto"/>
    </w:pPr>
    <w:r>
      <w:rPr>
        <w:noProof/>
      </w:rPr>
      <mc:AlternateContent>
        <mc:Choice Requires="wps">
          <w:drawing>
            <wp:anchor distT="0" distB="0" distL="114300" distR="114300" simplePos="0" relativeHeight="251658240" behindDoc="1" locked="0" layoutInCell="1" allowOverlap="1" wp14:anchorId="5FF11CA1" wp14:editId="6DB5C431">
              <wp:simplePos x="0" y="0"/>
              <wp:positionH relativeFrom="margin">
                <wp:align>right</wp:align>
              </wp:positionH>
              <wp:positionV relativeFrom="page">
                <wp:posOffset>438150</wp:posOffset>
              </wp:positionV>
              <wp:extent cx="2581275" cy="269240"/>
              <wp:effectExtent l="0" t="0" r="9525" b="16510"/>
              <wp:wrapNone/>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C0A2A" w14:textId="60843742" w:rsidR="0092559F" w:rsidRDefault="000825A9" w:rsidP="0092559F">
                          <w:pPr>
                            <w:spacing w:before="16"/>
                            <w:ind w:left="20"/>
                            <w:rPr>
                              <w:sz w:val="18"/>
                            </w:rPr>
                          </w:pPr>
                          <w:r>
                            <w:rPr>
                              <w:sz w:val="18"/>
                            </w:rPr>
                            <w:t xml:space="preserve">Prosedyredokument </w:t>
                          </w:r>
                          <w:r w:rsidR="0092559F">
                            <w:rPr>
                              <w:sz w:val="18"/>
                            </w:rPr>
                            <w:t xml:space="preserve">| </w:t>
                          </w:r>
                          <w:r w:rsidR="004256A1" w:rsidRPr="004256A1">
                            <w:rPr>
                              <w:sz w:val="18"/>
                            </w:rPr>
                            <w:t>SKYSS/26/17</w:t>
                          </w:r>
                          <w:r w:rsidR="004256A1">
                            <w:rPr>
                              <w:sz w:val="18"/>
                            </w:rPr>
                            <w:t xml:space="preserve"> </w:t>
                          </w:r>
                          <w:r w:rsidR="0092559F">
                            <w:rPr>
                              <w:sz w:val="18"/>
                            </w:rPr>
                            <w:t xml:space="preserve">| Side </w:t>
                          </w:r>
                          <w:r w:rsidR="0092559F">
                            <w:fldChar w:fldCharType="begin"/>
                          </w:r>
                          <w:r w:rsidR="0092559F">
                            <w:rPr>
                              <w:sz w:val="18"/>
                            </w:rPr>
                            <w:instrText xml:space="preserve"> PAGE </w:instrText>
                          </w:r>
                          <w:r w:rsidR="0092559F">
                            <w:fldChar w:fldCharType="separate"/>
                          </w:r>
                          <w:r w:rsidR="0092559F">
                            <w:t>10</w:t>
                          </w:r>
                          <w:r w:rsidR="0092559F">
                            <w:fldChar w:fldCharType="end"/>
                          </w:r>
                          <w:r w:rsidR="0092559F">
                            <w:rPr>
                              <w:sz w:val="18"/>
                            </w:rPr>
                            <w:t xml:space="preserve"> av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11CA1" id="_x0000_t202" coordsize="21600,21600" o:spt="202" path="m,l,21600r21600,l21600,xe">
              <v:stroke joinstyle="miter"/>
              <v:path gradientshapeok="t" o:connecttype="rect"/>
            </v:shapetype>
            <v:shape id="Tekstboks 3" o:spid="_x0000_s1026" type="#_x0000_t202" style="position:absolute;margin-left:152.05pt;margin-top:34.5pt;width:203.25pt;height:21.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" filled="f" stroked="f">
              <v:textbox inset="0,0,0,0">
                <w:txbxContent>
                  <w:p w14:paraId="437C0A2A" w14:textId="60843742" w:rsidR="0092559F" w:rsidRDefault="000825A9" w:rsidP="0092559F">
                    <w:pPr>
                      <w:spacing w:before="16"/>
                      <w:ind w:left="20"/>
                      <w:rPr>
                        <w:sz w:val="18"/>
                      </w:rPr>
                    </w:pPr>
                    <w:r>
                      <w:rPr>
                        <w:sz w:val="18"/>
                      </w:rPr>
                      <w:t xml:space="preserve">Prosedyredokument </w:t>
                    </w:r>
                    <w:r w:rsidR="0092559F">
                      <w:rPr>
                        <w:sz w:val="18"/>
                      </w:rPr>
                      <w:t xml:space="preserve">| </w:t>
                    </w:r>
                    <w:r w:rsidR="004256A1" w:rsidRPr="004256A1">
                      <w:rPr>
                        <w:sz w:val="18"/>
                      </w:rPr>
                      <w:t>SKYSS/26/17</w:t>
                    </w:r>
                    <w:r w:rsidR="004256A1">
                      <w:rPr>
                        <w:sz w:val="18"/>
                      </w:rPr>
                      <w:t xml:space="preserve"> </w:t>
                    </w:r>
                    <w:r w:rsidR="0092559F">
                      <w:rPr>
                        <w:sz w:val="18"/>
                      </w:rPr>
                      <w:t xml:space="preserve">| Side </w:t>
                    </w:r>
                    <w:r w:rsidR="0092559F">
                      <w:fldChar w:fldCharType="begin"/>
                    </w:r>
                    <w:r w:rsidR="0092559F">
                      <w:rPr>
                        <w:sz w:val="18"/>
                      </w:rPr>
                      <w:instrText xml:space="preserve"> PAGE </w:instrText>
                    </w:r>
                    <w:r w:rsidR="0092559F">
                      <w:fldChar w:fldCharType="separate"/>
                    </w:r>
                    <w:r w:rsidR="0092559F">
                      <w:t>10</w:t>
                    </w:r>
                    <w:r w:rsidR="0092559F">
                      <w:fldChar w:fldCharType="end"/>
                    </w:r>
                    <w:r w:rsidR="0092559F">
                      <w:rPr>
                        <w:sz w:val="18"/>
                      </w:rPr>
                      <w:t xml:space="preserve"> av 12</w:t>
                    </w:r>
                  </w:p>
                </w:txbxContent>
              </v:textbox>
              <w10:wrap anchorx="margin" anchory="page"/>
            </v:shape>
          </w:pict>
        </mc:Fallback>
      </mc:AlternateContent>
    </w:r>
    <w:r w:rsidR="002361BE">
      <w:rPr>
        <w:noProof/>
      </w:rPr>
      <w:drawing>
        <wp:anchor distT="0" distB="0" distL="0" distR="0" simplePos="0" relativeHeight="251658241" behindDoc="1" locked="0" layoutInCell="1" allowOverlap="1" wp14:anchorId="51361865" wp14:editId="54B99745">
          <wp:simplePos x="0" y="0"/>
          <wp:positionH relativeFrom="page">
            <wp:posOffset>899795</wp:posOffset>
          </wp:positionH>
          <wp:positionV relativeFrom="page">
            <wp:posOffset>448945</wp:posOffset>
          </wp:positionV>
          <wp:extent cx="939800" cy="236220"/>
          <wp:effectExtent l="0" t="0" r="0" b="0"/>
          <wp:wrapNone/>
          <wp:docPr id="1250000950" name="Bilde 1250000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236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5EECAC" w14:textId="77777777" w:rsidR="0092559F" w:rsidRDefault="0092559F" w:rsidP="006C2135">
    <w:pPr>
      <w:pStyle w:val="Top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9AC3827"/>
    <w:multiLevelType w:val="hybridMultilevel"/>
    <w:tmpl w:val="450EAE5E"/>
    <w:lvl w:ilvl="0" w:tplc="19A08AFA">
      <w:start w:val="30"/>
      <w:numFmt w:val="bullet"/>
      <w:lvlText w:val="-"/>
      <w:lvlJc w:val="left"/>
      <w:pPr>
        <w:ind w:left="720" w:hanging="360"/>
      </w:pPr>
      <w:rPr>
        <w:rFonts w:ascii="Roboto Light" w:eastAsia="Arial"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117FC4"/>
    <w:multiLevelType w:val="hybridMultilevel"/>
    <w:tmpl w:val="830861F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5A5CCD"/>
    <w:multiLevelType w:val="hybridMultilevel"/>
    <w:tmpl w:val="842AD246"/>
    <w:lvl w:ilvl="0" w:tplc="6DC80864">
      <w:start w:val="2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97D2EBC"/>
    <w:multiLevelType w:val="hybridMultilevel"/>
    <w:tmpl w:val="86C6C36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C60C10"/>
    <w:multiLevelType w:val="hybridMultilevel"/>
    <w:tmpl w:val="C94265DC"/>
    <w:lvl w:ilvl="0" w:tplc="96CA4B04">
      <w:numFmt w:val="bullet"/>
      <w:lvlText w:val="-"/>
      <w:lvlJc w:val="left"/>
      <w:pPr>
        <w:ind w:left="41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8A82498"/>
    <w:multiLevelType w:val="hybridMultilevel"/>
    <w:tmpl w:val="B4CA1F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175412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523C08C1"/>
    <w:multiLevelType w:val="hybridMultilevel"/>
    <w:tmpl w:val="5928EF14"/>
    <w:lvl w:ilvl="0" w:tplc="96CA4B04">
      <w:numFmt w:val="bullet"/>
      <w:lvlText w:val="-"/>
      <w:lvlJc w:val="left"/>
      <w:pPr>
        <w:ind w:left="410" w:hanging="360"/>
      </w:pPr>
      <w:rPr>
        <w:rFonts w:ascii="Roboto Light" w:eastAsiaTheme="minorHAnsi" w:hAnsi="Roboto Light" w:cs="Times New Roman" w:hint="default"/>
      </w:rPr>
    </w:lvl>
    <w:lvl w:ilvl="1" w:tplc="04140003" w:tentative="1">
      <w:start w:val="1"/>
      <w:numFmt w:val="bullet"/>
      <w:lvlText w:val="o"/>
      <w:lvlJc w:val="left"/>
      <w:pPr>
        <w:ind w:left="1130" w:hanging="360"/>
      </w:pPr>
      <w:rPr>
        <w:rFonts w:ascii="Courier New" w:hAnsi="Courier New" w:cs="Courier New" w:hint="default"/>
      </w:rPr>
    </w:lvl>
    <w:lvl w:ilvl="2" w:tplc="04140005" w:tentative="1">
      <w:start w:val="1"/>
      <w:numFmt w:val="bullet"/>
      <w:lvlText w:val=""/>
      <w:lvlJc w:val="left"/>
      <w:pPr>
        <w:ind w:left="1850" w:hanging="360"/>
      </w:pPr>
      <w:rPr>
        <w:rFonts w:ascii="Wingdings" w:hAnsi="Wingdings" w:hint="default"/>
      </w:rPr>
    </w:lvl>
    <w:lvl w:ilvl="3" w:tplc="04140001" w:tentative="1">
      <w:start w:val="1"/>
      <w:numFmt w:val="bullet"/>
      <w:lvlText w:val=""/>
      <w:lvlJc w:val="left"/>
      <w:pPr>
        <w:ind w:left="2570" w:hanging="360"/>
      </w:pPr>
      <w:rPr>
        <w:rFonts w:ascii="Symbol" w:hAnsi="Symbol" w:hint="default"/>
      </w:rPr>
    </w:lvl>
    <w:lvl w:ilvl="4" w:tplc="04140003" w:tentative="1">
      <w:start w:val="1"/>
      <w:numFmt w:val="bullet"/>
      <w:lvlText w:val="o"/>
      <w:lvlJc w:val="left"/>
      <w:pPr>
        <w:ind w:left="3290" w:hanging="360"/>
      </w:pPr>
      <w:rPr>
        <w:rFonts w:ascii="Courier New" w:hAnsi="Courier New" w:cs="Courier New" w:hint="default"/>
      </w:rPr>
    </w:lvl>
    <w:lvl w:ilvl="5" w:tplc="04140005" w:tentative="1">
      <w:start w:val="1"/>
      <w:numFmt w:val="bullet"/>
      <w:lvlText w:val=""/>
      <w:lvlJc w:val="left"/>
      <w:pPr>
        <w:ind w:left="4010" w:hanging="360"/>
      </w:pPr>
      <w:rPr>
        <w:rFonts w:ascii="Wingdings" w:hAnsi="Wingdings" w:hint="default"/>
      </w:rPr>
    </w:lvl>
    <w:lvl w:ilvl="6" w:tplc="04140001" w:tentative="1">
      <w:start w:val="1"/>
      <w:numFmt w:val="bullet"/>
      <w:lvlText w:val=""/>
      <w:lvlJc w:val="left"/>
      <w:pPr>
        <w:ind w:left="4730" w:hanging="360"/>
      </w:pPr>
      <w:rPr>
        <w:rFonts w:ascii="Symbol" w:hAnsi="Symbol" w:hint="default"/>
      </w:rPr>
    </w:lvl>
    <w:lvl w:ilvl="7" w:tplc="04140003" w:tentative="1">
      <w:start w:val="1"/>
      <w:numFmt w:val="bullet"/>
      <w:lvlText w:val="o"/>
      <w:lvlJc w:val="left"/>
      <w:pPr>
        <w:ind w:left="5450" w:hanging="360"/>
      </w:pPr>
      <w:rPr>
        <w:rFonts w:ascii="Courier New" w:hAnsi="Courier New" w:cs="Courier New" w:hint="default"/>
      </w:rPr>
    </w:lvl>
    <w:lvl w:ilvl="8" w:tplc="04140005" w:tentative="1">
      <w:start w:val="1"/>
      <w:numFmt w:val="bullet"/>
      <w:lvlText w:val=""/>
      <w:lvlJc w:val="left"/>
      <w:pPr>
        <w:ind w:left="6170" w:hanging="360"/>
      </w:pPr>
      <w:rPr>
        <w:rFonts w:ascii="Wingdings" w:hAnsi="Wingdings" w:hint="default"/>
      </w:rPr>
    </w:lvl>
  </w:abstractNum>
  <w:abstractNum w:abstractNumId="9"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627B4D3C"/>
    <w:multiLevelType w:val="hybridMultilevel"/>
    <w:tmpl w:val="819242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7D070BD"/>
    <w:multiLevelType w:val="hybridMultilevel"/>
    <w:tmpl w:val="8EB644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C5C4AFE"/>
    <w:multiLevelType w:val="multilevel"/>
    <w:tmpl w:val="9286C538"/>
    <w:lvl w:ilvl="0">
      <w:start w:val="1"/>
      <w:numFmt w:val="decimal"/>
      <w:pStyle w:val="Overskrift1Innkjp"/>
      <w:lvlText w:val="%1"/>
      <w:lvlJc w:val="left"/>
      <w:pPr>
        <w:ind w:left="357" w:hanging="357"/>
      </w:pPr>
      <w:rPr>
        <w:rFonts w:ascii="Roboto Light" w:hAnsi="Roboto Light" w:hint="default"/>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473529"/>
    <w:multiLevelType w:val="hybridMultilevel"/>
    <w:tmpl w:val="84A40F2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6" w15:restartNumberingAfterBreak="0">
    <w:nsid w:val="6FE31908"/>
    <w:multiLevelType w:val="hybridMultilevel"/>
    <w:tmpl w:val="EB64EDF6"/>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744838182">
    <w:abstractNumId w:val="0"/>
  </w:num>
  <w:num w:numId="2" w16cid:durableId="186527452">
    <w:abstractNumId w:val="13"/>
  </w:num>
  <w:num w:numId="3" w16cid:durableId="841775986">
    <w:abstractNumId w:val="14"/>
  </w:num>
  <w:num w:numId="4" w16cid:durableId="1052192887">
    <w:abstractNumId w:val="12"/>
  </w:num>
  <w:num w:numId="5" w16cid:durableId="1646548744">
    <w:abstractNumId w:val="9"/>
  </w:num>
  <w:num w:numId="6" w16cid:durableId="307395375">
    <w:abstractNumId w:val="7"/>
  </w:num>
  <w:num w:numId="7" w16cid:durableId="2005235297">
    <w:abstractNumId w:val="4"/>
  </w:num>
  <w:num w:numId="8" w16cid:durableId="506673524">
    <w:abstractNumId w:val="3"/>
  </w:num>
  <w:num w:numId="9" w16cid:durableId="1568147050">
    <w:abstractNumId w:val="15"/>
  </w:num>
  <w:num w:numId="10" w16cid:durableId="383603113">
    <w:abstractNumId w:val="1"/>
  </w:num>
  <w:num w:numId="11" w16cid:durableId="2002733941">
    <w:abstractNumId w:val="16"/>
  </w:num>
  <w:num w:numId="12" w16cid:durableId="1649359483">
    <w:abstractNumId w:val="2"/>
  </w:num>
  <w:num w:numId="13" w16cid:durableId="1074284159">
    <w:abstractNumId w:val="8"/>
  </w:num>
  <w:num w:numId="14" w16cid:durableId="1604072068">
    <w:abstractNumId w:val="5"/>
  </w:num>
  <w:num w:numId="15" w16cid:durableId="1004279884">
    <w:abstractNumId w:val="7"/>
  </w:num>
  <w:num w:numId="16" w16cid:durableId="1793553118">
    <w:abstractNumId w:val="7"/>
  </w:num>
  <w:num w:numId="17" w16cid:durableId="1450004551">
    <w:abstractNumId w:val="11"/>
  </w:num>
  <w:num w:numId="18" w16cid:durableId="1971938177">
    <w:abstractNumId w:val="6"/>
  </w:num>
  <w:num w:numId="19" w16cid:durableId="17238241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73B"/>
    <w:rsid w:val="00000931"/>
    <w:rsid w:val="00001113"/>
    <w:rsid w:val="0000493F"/>
    <w:rsid w:val="00007E2C"/>
    <w:rsid w:val="000107A8"/>
    <w:rsid w:val="00010C12"/>
    <w:rsid w:val="0001154D"/>
    <w:rsid w:val="0001257B"/>
    <w:rsid w:val="000129EB"/>
    <w:rsid w:val="00012B1B"/>
    <w:rsid w:val="00013E69"/>
    <w:rsid w:val="00016FC4"/>
    <w:rsid w:val="00016FD7"/>
    <w:rsid w:val="000173A1"/>
    <w:rsid w:val="000176DD"/>
    <w:rsid w:val="00017857"/>
    <w:rsid w:val="00017FF5"/>
    <w:rsid w:val="0002019A"/>
    <w:rsid w:val="000220FE"/>
    <w:rsid w:val="0002295E"/>
    <w:rsid w:val="00022DC7"/>
    <w:rsid w:val="00023E2A"/>
    <w:rsid w:val="000248ED"/>
    <w:rsid w:val="00024B2B"/>
    <w:rsid w:val="000250DF"/>
    <w:rsid w:val="00025C2C"/>
    <w:rsid w:val="00027832"/>
    <w:rsid w:val="0002793E"/>
    <w:rsid w:val="00031A2F"/>
    <w:rsid w:val="0003452B"/>
    <w:rsid w:val="00034B9B"/>
    <w:rsid w:val="00035141"/>
    <w:rsid w:val="00035944"/>
    <w:rsid w:val="00040802"/>
    <w:rsid w:val="000418C7"/>
    <w:rsid w:val="00043107"/>
    <w:rsid w:val="00045759"/>
    <w:rsid w:val="00045DF0"/>
    <w:rsid w:val="00047AE0"/>
    <w:rsid w:val="00047B0F"/>
    <w:rsid w:val="00050692"/>
    <w:rsid w:val="000552F5"/>
    <w:rsid w:val="00055CF8"/>
    <w:rsid w:val="0005770F"/>
    <w:rsid w:val="00057A64"/>
    <w:rsid w:val="00057F3C"/>
    <w:rsid w:val="00060836"/>
    <w:rsid w:val="00060CC1"/>
    <w:rsid w:val="00060F6D"/>
    <w:rsid w:val="00061580"/>
    <w:rsid w:val="0006317C"/>
    <w:rsid w:val="0006330D"/>
    <w:rsid w:val="000639A5"/>
    <w:rsid w:val="0006665A"/>
    <w:rsid w:val="000717C1"/>
    <w:rsid w:val="0007390C"/>
    <w:rsid w:val="00074213"/>
    <w:rsid w:val="00076980"/>
    <w:rsid w:val="00076C95"/>
    <w:rsid w:val="000814AC"/>
    <w:rsid w:val="000825A9"/>
    <w:rsid w:val="000855DB"/>
    <w:rsid w:val="00085A98"/>
    <w:rsid w:val="000865E7"/>
    <w:rsid w:val="0008662C"/>
    <w:rsid w:val="00086A9E"/>
    <w:rsid w:val="00086DFA"/>
    <w:rsid w:val="00087D1A"/>
    <w:rsid w:val="00090101"/>
    <w:rsid w:val="00090150"/>
    <w:rsid w:val="000907EF"/>
    <w:rsid w:val="00090843"/>
    <w:rsid w:val="00090DAE"/>
    <w:rsid w:val="000911C4"/>
    <w:rsid w:val="00091402"/>
    <w:rsid w:val="000920EC"/>
    <w:rsid w:val="00093601"/>
    <w:rsid w:val="000936AF"/>
    <w:rsid w:val="000964E5"/>
    <w:rsid w:val="00096BD0"/>
    <w:rsid w:val="000A1492"/>
    <w:rsid w:val="000A179E"/>
    <w:rsid w:val="000A18FD"/>
    <w:rsid w:val="000A1ADB"/>
    <w:rsid w:val="000A20AA"/>
    <w:rsid w:val="000A2A6B"/>
    <w:rsid w:val="000A508A"/>
    <w:rsid w:val="000A69F5"/>
    <w:rsid w:val="000A7C22"/>
    <w:rsid w:val="000B0F87"/>
    <w:rsid w:val="000B20B8"/>
    <w:rsid w:val="000B5342"/>
    <w:rsid w:val="000B6773"/>
    <w:rsid w:val="000B730F"/>
    <w:rsid w:val="000B7C79"/>
    <w:rsid w:val="000B7ED0"/>
    <w:rsid w:val="000C6593"/>
    <w:rsid w:val="000D0973"/>
    <w:rsid w:val="000D2989"/>
    <w:rsid w:val="000D2C3C"/>
    <w:rsid w:val="000D3E63"/>
    <w:rsid w:val="000D40F1"/>
    <w:rsid w:val="000D4884"/>
    <w:rsid w:val="000D614F"/>
    <w:rsid w:val="000D72DA"/>
    <w:rsid w:val="000D73EE"/>
    <w:rsid w:val="000E0CB6"/>
    <w:rsid w:val="000E23A9"/>
    <w:rsid w:val="000E270B"/>
    <w:rsid w:val="000E32EA"/>
    <w:rsid w:val="000E3487"/>
    <w:rsid w:val="000E364F"/>
    <w:rsid w:val="000E523E"/>
    <w:rsid w:val="000E6553"/>
    <w:rsid w:val="000E707A"/>
    <w:rsid w:val="000E7252"/>
    <w:rsid w:val="000F0ABA"/>
    <w:rsid w:val="000F2728"/>
    <w:rsid w:val="000F464A"/>
    <w:rsid w:val="000F4E55"/>
    <w:rsid w:val="000F5355"/>
    <w:rsid w:val="000F6A13"/>
    <w:rsid w:val="000F75EF"/>
    <w:rsid w:val="00101690"/>
    <w:rsid w:val="00101D57"/>
    <w:rsid w:val="001026DA"/>
    <w:rsid w:val="00102B21"/>
    <w:rsid w:val="00102F87"/>
    <w:rsid w:val="0010378B"/>
    <w:rsid w:val="001053FF"/>
    <w:rsid w:val="00110080"/>
    <w:rsid w:val="00110646"/>
    <w:rsid w:val="001120F8"/>
    <w:rsid w:val="0011215A"/>
    <w:rsid w:val="0011296E"/>
    <w:rsid w:val="00113A21"/>
    <w:rsid w:val="00113BAC"/>
    <w:rsid w:val="00114282"/>
    <w:rsid w:val="00114B9E"/>
    <w:rsid w:val="0011658B"/>
    <w:rsid w:val="00116796"/>
    <w:rsid w:val="00117D74"/>
    <w:rsid w:val="00120D16"/>
    <w:rsid w:val="001212F8"/>
    <w:rsid w:val="0012374E"/>
    <w:rsid w:val="00123A6D"/>
    <w:rsid w:val="001246D9"/>
    <w:rsid w:val="00125984"/>
    <w:rsid w:val="00125FE4"/>
    <w:rsid w:val="0012765C"/>
    <w:rsid w:val="00130064"/>
    <w:rsid w:val="00130504"/>
    <w:rsid w:val="00130F46"/>
    <w:rsid w:val="001317EA"/>
    <w:rsid w:val="00131B24"/>
    <w:rsid w:val="0013364E"/>
    <w:rsid w:val="00134A96"/>
    <w:rsid w:val="00134E68"/>
    <w:rsid w:val="001352E7"/>
    <w:rsid w:val="001357A5"/>
    <w:rsid w:val="00135E8D"/>
    <w:rsid w:val="001366E6"/>
    <w:rsid w:val="00136B84"/>
    <w:rsid w:val="0014241B"/>
    <w:rsid w:val="00142ED1"/>
    <w:rsid w:val="001446F6"/>
    <w:rsid w:val="00145D30"/>
    <w:rsid w:val="001474B7"/>
    <w:rsid w:val="001475D4"/>
    <w:rsid w:val="00150325"/>
    <w:rsid w:val="001506FF"/>
    <w:rsid w:val="00150C0E"/>
    <w:rsid w:val="0015101F"/>
    <w:rsid w:val="001522DB"/>
    <w:rsid w:val="001528F7"/>
    <w:rsid w:val="00153360"/>
    <w:rsid w:val="001537A5"/>
    <w:rsid w:val="00153A84"/>
    <w:rsid w:val="00155EB1"/>
    <w:rsid w:val="001560D9"/>
    <w:rsid w:val="0016091D"/>
    <w:rsid w:val="00161CDF"/>
    <w:rsid w:val="0016405B"/>
    <w:rsid w:val="00164D9D"/>
    <w:rsid w:val="00166439"/>
    <w:rsid w:val="0017021B"/>
    <w:rsid w:val="00170B18"/>
    <w:rsid w:val="00171D16"/>
    <w:rsid w:val="00171ED6"/>
    <w:rsid w:val="00173AAE"/>
    <w:rsid w:val="00174306"/>
    <w:rsid w:val="001748C4"/>
    <w:rsid w:val="00175211"/>
    <w:rsid w:val="00175731"/>
    <w:rsid w:val="00176563"/>
    <w:rsid w:val="00177073"/>
    <w:rsid w:val="00177E74"/>
    <w:rsid w:val="00182D80"/>
    <w:rsid w:val="0018374E"/>
    <w:rsid w:val="00183EC2"/>
    <w:rsid w:val="00184120"/>
    <w:rsid w:val="00184D13"/>
    <w:rsid w:val="001855A4"/>
    <w:rsid w:val="00187820"/>
    <w:rsid w:val="00190A1E"/>
    <w:rsid w:val="00191383"/>
    <w:rsid w:val="001929C3"/>
    <w:rsid w:val="00195AFE"/>
    <w:rsid w:val="0019679C"/>
    <w:rsid w:val="00196B9C"/>
    <w:rsid w:val="001A4A8B"/>
    <w:rsid w:val="001A50F0"/>
    <w:rsid w:val="001A5FD7"/>
    <w:rsid w:val="001A668B"/>
    <w:rsid w:val="001A68CF"/>
    <w:rsid w:val="001A709D"/>
    <w:rsid w:val="001B10CC"/>
    <w:rsid w:val="001B2DC1"/>
    <w:rsid w:val="001B3421"/>
    <w:rsid w:val="001B35FC"/>
    <w:rsid w:val="001B4190"/>
    <w:rsid w:val="001B4FD1"/>
    <w:rsid w:val="001B578B"/>
    <w:rsid w:val="001B63A1"/>
    <w:rsid w:val="001B6805"/>
    <w:rsid w:val="001B688A"/>
    <w:rsid w:val="001C0165"/>
    <w:rsid w:val="001C01AE"/>
    <w:rsid w:val="001C20AA"/>
    <w:rsid w:val="001C29FD"/>
    <w:rsid w:val="001C355F"/>
    <w:rsid w:val="001C3C2D"/>
    <w:rsid w:val="001C3E40"/>
    <w:rsid w:val="001C488C"/>
    <w:rsid w:val="001C4ECB"/>
    <w:rsid w:val="001C5B00"/>
    <w:rsid w:val="001C6588"/>
    <w:rsid w:val="001C72D1"/>
    <w:rsid w:val="001C7BB2"/>
    <w:rsid w:val="001D15DC"/>
    <w:rsid w:val="001D1A3B"/>
    <w:rsid w:val="001D2299"/>
    <w:rsid w:val="001D2473"/>
    <w:rsid w:val="001D3702"/>
    <w:rsid w:val="001D3982"/>
    <w:rsid w:val="001D7B24"/>
    <w:rsid w:val="001E04F8"/>
    <w:rsid w:val="001E14F0"/>
    <w:rsid w:val="001E21FF"/>
    <w:rsid w:val="001E2A5B"/>
    <w:rsid w:val="001E5D1E"/>
    <w:rsid w:val="001E6702"/>
    <w:rsid w:val="001E6C12"/>
    <w:rsid w:val="001E7463"/>
    <w:rsid w:val="001F0C15"/>
    <w:rsid w:val="001F127F"/>
    <w:rsid w:val="001F1A52"/>
    <w:rsid w:val="001F22E5"/>
    <w:rsid w:val="001F418C"/>
    <w:rsid w:val="001F5AB4"/>
    <w:rsid w:val="001F684E"/>
    <w:rsid w:val="00200603"/>
    <w:rsid w:val="00201495"/>
    <w:rsid w:val="00201863"/>
    <w:rsid w:val="00203368"/>
    <w:rsid w:val="002035FF"/>
    <w:rsid w:val="00203FD8"/>
    <w:rsid w:val="0020459C"/>
    <w:rsid w:val="0020653B"/>
    <w:rsid w:val="00206ED8"/>
    <w:rsid w:val="00210CB9"/>
    <w:rsid w:val="00211C24"/>
    <w:rsid w:val="002121B5"/>
    <w:rsid w:val="0021268E"/>
    <w:rsid w:val="00213515"/>
    <w:rsid w:val="00213765"/>
    <w:rsid w:val="00213A8C"/>
    <w:rsid w:val="002146D1"/>
    <w:rsid w:val="0021517D"/>
    <w:rsid w:val="00216704"/>
    <w:rsid w:val="00220DEA"/>
    <w:rsid w:val="00221E35"/>
    <w:rsid w:val="00223CDE"/>
    <w:rsid w:val="0022404E"/>
    <w:rsid w:val="002240CC"/>
    <w:rsid w:val="00224F07"/>
    <w:rsid w:val="00225B59"/>
    <w:rsid w:val="00226973"/>
    <w:rsid w:val="00226CAC"/>
    <w:rsid w:val="00226CCB"/>
    <w:rsid w:val="00226CD0"/>
    <w:rsid w:val="00227190"/>
    <w:rsid w:val="0022732E"/>
    <w:rsid w:val="00227E15"/>
    <w:rsid w:val="00230443"/>
    <w:rsid w:val="002310BE"/>
    <w:rsid w:val="002311E6"/>
    <w:rsid w:val="002318E6"/>
    <w:rsid w:val="00232211"/>
    <w:rsid w:val="0023343D"/>
    <w:rsid w:val="00235666"/>
    <w:rsid w:val="00235D7B"/>
    <w:rsid w:val="002361BE"/>
    <w:rsid w:val="0023720F"/>
    <w:rsid w:val="0024070D"/>
    <w:rsid w:val="00240829"/>
    <w:rsid w:val="002423D1"/>
    <w:rsid w:val="00243358"/>
    <w:rsid w:val="00243828"/>
    <w:rsid w:val="00244614"/>
    <w:rsid w:val="00246592"/>
    <w:rsid w:val="00247DB4"/>
    <w:rsid w:val="00250583"/>
    <w:rsid w:val="002510A0"/>
    <w:rsid w:val="00251708"/>
    <w:rsid w:val="002533B9"/>
    <w:rsid w:val="00253D8D"/>
    <w:rsid w:val="00254D0B"/>
    <w:rsid w:val="00255AC5"/>
    <w:rsid w:val="00255D75"/>
    <w:rsid w:val="00256465"/>
    <w:rsid w:val="00257091"/>
    <w:rsid w:val="00257B8B"/>
    <w:rsid w:val="00261961"/>
    <w:rsid w:val="002629F0"/>
    <w:rsid w:val="00263AE4"/>
    <w:rsid w:val="002642FC"/>
    <w:rsid w:val="00264636"/>
    <w:rsid w:val="00264731"/>
    <w:rsid w:val="00265021"/>
    <w:rsid w:val="0026607F"/>
    <w:rsid w:val="002662D6"/>
    <w:rsid w:val="00266724"/>
    <w:rsid w:val="00266FC6"/>
    <w:rsid w:val="00270877"/>
    <w:rsid w:val="00270AEA"/>
    <w:rsid w:val="0027183F"/>
    <w:rsid w:val="0027240D"/>
    <w:rsid w:val="00273EC9"/>
    <w:rsid w:val="00274180"/>
    <w:rsid w:val="00274ACE"/>
    <w:rsid w:val="002774C8"/>
    <w:rsid w:val="0027750B"/>
    <w:rsid w:val="0028073D"/>
    <w:rsid w:val="00281EF7"/>
    <w:rsid w:val="0028381A"/>
    <w:rsid w:val="00283D8F"/>
    <w:rsid w:val="002850E4"/>
    <w:rsid w:val="00290B23"/>
    <w:rsid w:val="00291184"/>
    <w:rsid w:val="002928FA"/>
    <w:rsid w:val="002938FE"/>
    <w:rsid w:val="00294892"/>
    <w:rsid w:val="00295CA6"/>
    <w:rsid w:val="0029697E"/>
    <w:rsid w:val="00297098"/>
    <w:rsid w:val="00297494"/>
    <w:rsid w:val="002979D6"/>
    <w:rsid w:val="002A0C6B"/>
    <w:rsid w:val="002A0DE9"/>
    <w:rsid w:val="002A0F5E"/>
    <w:rsid w:val="002A2F58"/>
    <w:rsid w:val="002A3E9B"/>
    <w:rsid w:val="002A5742"/>
    <w:rsid w:val="002A6661"/>
    <w:rsid w:val="002A6C67"/>
    <w:rsid w:val="002A714E"/>
    <w:rsid w:val="002B013B"/>
    <w:rsid w:val="002B03BF"/>
    <w:rsid w:val="002B0DFC"/>
    <w:rsid w:val="002B1604"/>
    <w:rsid w:val="002B180D"/>
    <w:rsid w:val="002B4F30"/>
    <w:rsid w:val="002B4FD1"/>
    <w:rsid w:val="002B50E7"/>
    <w:rsid w:val="002B5170"/>
    <w:rsid w:val="002B6B43"/>
    <w:rsid w:val="002B756D"/>
    <w:rsid w:val="002C0294"/>
    <w:rsid w:val="002C0E88"/>
    <w:rsid w:val="002C159D"/>
    <w:rsid w:val="002C1C16"/>
    <w:rsid w:val="002C45A2"/>
    <w:rsid w:val="002C5FEA"/>
    <w:rsid w:val="002D1140"/>
    <w:rsid w:val="002D11C5"/>
    <w:rsid w:val="002D19FE"/>
    <w:rsid w:val="002D1A67"/>
    <w:rsid w:val="002D2400"/>
    <w:rsid w:val="002D2FA6"/>
    <w:rsid w:val="002D344D"/>
    <w:rsid w:val="002D6F95"/>
    <w:rsid w:val="002E0F21"/>
    <w:rsid w:val="002E19F5"/>
    <w:rsid w:val="002E2D7C"/>
    <w:rsid w:val="002E4587"/>
    <w:rsid w:val="002E479F"/>
    <w:rsid w:val="002E4A2D"/>
    <w:rsid w:val="002E7326"/>
    <w:rsid w:val="002F1930"/>
    <w:rsid w:val="002F2753"/>
    <w:rsid w:val="002F3D1B"/>
    <w:rsid w:val="002F4EB4"/>
    <w:rsid w:val="002F63E2"/>
    <w:rsid w:val="002F7DC3"/>
    <w:rsid w:val="00300F88"/>
    <w:rsid w:val="00301EA6"/>
    <w:rsid w:val="00302AF1"/>
    <w:rsid w:val="00302CEC"/>
    <w:rsid w:val="00304C2D"/>
    <w:rsid w:val="00304E6F"/>
    <w:rsid w:val="003052BB"/>
    <w:rsid w:val="00306085"/>
    <w:rsid w:val="00307B0F"/>
    <w:rsid w:val="00307DBD"/>
    <w:rsid w:val="00307E0D"/>
    <w:rsid w:val="00310C61"/>
    <w:rsid w:val="00312BFA"/>
    <w:rsid w:val="00312F2A"/>
    <w:rsid w:val="00313589"/>
    <w:rsid w:val="00313C73"/>
    <w:rsid w:val="00314A83"/>
    <w:rsid w:val="0031685F"/>
    <w:rsid w:val="003169BF"/>
    <w:rsid w:val="00316EFD"/>
    <w:rsid w:val="00317E22"/>
    <w:rsid w:val="00322BDC"/>
    <w:rsid w:val="003234C7"/>
    <w:rsid w:val="00323D9D"/>
    <w:rsid w:val="00324A43"/>
    <w:rsid w:val="00325489"/>
    <w:rsid w:val="00326F5B"/>
    <w:rsid w:val="003302E3"/>
    <w:rsid w:val="0033118B"/>
    <w:rsid w:val="003331BB"/>
    <w:rsid w:val="003338D4"/>
    <w:rsid w:val="00334360"/>
    <w:rsid w:val="00335F53"/>
    <w:rsid w:val="00340404"/>
    <w:rsid w:val="00340FFD"/>
    <w:rsid w:val="00342F61"/>
    <w:rsid w:val="003433A1"/>
    <w:rsid w:val="003435A9"/>
    <w:rsid w:val="003450AE"/>
    <w:rsid w:val="00350AF9"/>
    <w:rsid w:val="0035273E"/>
    <w:rsid w:val="00353201"/>
    <w:rsid w:val="0035389A"/>
    <w:rsid w:val="003559A9"/>
    <w:rsid w:val="00356437"/>
    <w:rsid w:val="00357A0C"/>
    <w:rsid w:val="00360610"/>
    <w:rsid w:val="003606DC"/>
    <w:rsid w:val="00360946"/>
    <w:rsid w:val="0036119A"/>
    <w:rsid w:val="0036146E"/>
    <w:rsid w:val="00362926"/>
    <w:rsid w:val="00362F2C"/>
    <w:rsid w:val="00363A92"/>
    <w:rsid w:val="00364F47"/>
    <w:rsid w:val="0036517F"/>
    <w:rsid w:val="0036519D"/>
    <w:rsid w:val="00366BB3"/>
    <w:rsid w:val="00366EDB"/>
    <w:rsid w:val="00367503"/>
    <w:rsid w:val="00373831"/>
    <w:rsid w:val="0037545C"/>
    <w:rsid w:val="0037567B"/>
    <w:rsid w:val="00376270"/>
    <w:rsid w:val="003770D6"/>
    <w:rsid w:val="00381EDF"/>
    <w:rsid w:val="00382686"/>
    <w:rsid w:val="0038366C"/>
    <w:rsid w:val="00384946"/>
    <w:rsid w:val="00385958"/>
    <w:rsid w:val="00386A22"/>
    <w:rsid w:val="003909B1"/>
    <w:rsid w:val="003916F8"/>
    <w:rsid w:val="00391B3E"/>
    <w:rsid w:val="00392223"/>
    <w:rsid w:val="0039414E"/>
    <w:rsid w:val="00395E2D"/>
    <w:rsid w:val="003963A6"/>
    <w:rsid w:val="00397EAB"/>
    <w:rsid w:val="003A05F7"/>
    <w:rsid w:val="003A0BA9"/>
    <w:rsid w:val="003A29F3"/>
    <w:rsid w:val="003A3834"/>
    <w:rsid w:val="003A443E"/>
    <w:rsid w:val="003A5E0A"/>
    <w:rsid w:val="003B02CB"/>
    <w:rsid w:val="003B44BF"/>
    <w:rsid w:val="003B6D36"/>
    <w:rsid w:val="003B7249"/>
    <w:rsid w:val="003B757C"/>
    <w:rsid w:val="003C101A"/>
    <w:rsid w:val="003C2264"/>
    <w:rsid w:val="003C38E9"/>
    <w:rsid w:val="003C3DEE"/>
    <w:rsid w:val="003C7374"/>
    <w:rsid w:val="003D2BBB"/>
    <w:rsid w:val="003D2E62"/>
    <w:rsid w:val="003D2EA1"/>
    <w:rsid w:val="003D497E"/>
    <w:rsid w:val="003D54BD"/>
    <w:rsid w:val="003D54E0"/>
    <w:rsid w:val="003D5585"/>
    <w:rsid w:val="003D57DD"/>
    <w:rsid w:val="003E1391"/>
    <w:rsid w:val="003E7864"/>
    <w:rsid w:val="003F1CFC"/>
    <w:rsid w:val="003F38D9"/>
    <w:rsid w:val="003F4080"/>
    <w:rsid w:val="003F4CB5"/>
    <w:rsid w:val="003F55DD"/>
    <w:rsid w:val="003F7597"/>
    <w:rsid w:val="00400674"/>
    <w:rsid w:val="00400B5E"/>
    <w:rsid w:val="00402D59"/>
    <w:rsid w:val="0040322D"/>
    <w:rsid w:val="00403DC4"/>
    <w:rsid w:val="004045F2"/>
    <w:rsid w:val="00404D57"/>
    <w:rsid w:val="00405481"/>
    <w:rsid w:val="00405D22"/>
    <w:rsid w:val="00407E87"/>
    <w:rsid w:val="00410422"/>
    <w:rsid w:val="00413761"/>
    <w:rsid w:val="00413AE3"/>
    <w:rsid w:val="00413D04"/>
    <w:rsid w:val="004149ED"/>
    <w:rsid w:val="00415548"/>
    <w:rsid w:val="004163EB"/>
    <w:rsid w:val="00416A44"/>
    <w:rsid w:val="00416D2B"/>
    <w:rsid w:val="00420E5F"/>
    <w:rsid w:val="00421563"/>
    <w:rsid w:val="00422614"/>
    <w:rsid w:val="00422C04"/>
    <w:rsid w:val="00423B7F"/>
    <w:rsid w:val="00424B13"/>
    <w:rsid w:val="00424EA5"/>
    <w:rsid w:val="00425425"/>
    <w:rsid w:val="004256A1"/>
    <w:rsid w:val="00425B63"/>
    <w:rsid w:val="00426075"/>
    <w:rsid w:val="00430042"/>
    <w:rsid w:val="0043076D"/>
    <w:rsid w:val="004330CD"/>
    <w:rsid w:val="00435513"/>
    <w:rsid w:val="0043608C"/>
    <w:rsid w:val="00441A0A"/>
    <w:rsid w:val="00442B40"/>
    <w:rsid w:val="00442FDE"/>
    <w:rsid w:val="004433CA"/>
    <w:rsid w:val="004438DA"/>
    <w:rsid w:val="00443A9E"/>
    <w:rsid w:val="0044664D"/>
    <w:rsid w:val="00450EFB"/>
    <w:rsid w:val="00451F55"/>
    <w:rsid w:val="00452207"/>
    <w:rsid w:val="00452416"/>
    <w:rsid w:val="004534AA"/>
    <w:rsid w:val="00453FF1"/>
    <w:rsid w:val="00455B13"/>
    <w:rsid w:val="00456BDA"/>
    <w:rsid w:val="0045712D"/>
    <w:rsid w:val="004614C4"/>
    <w:rsid w:val="00462411"/>
    <w:rsid w:val="0046347D"/>
    <w:rsid w:val="00463692"/>
    <w:rsid w:val="00463DE8"/>
    <w:rsid w:val="00463F02"/>
    <w:rsid w:val="00464BB7"/>
    <w:rsid w:val="0046553E"/>
    <w:rsid w:val="004666CF"/>
    <w:rsid w:val="00466E59"/>
    <w:rsid w:val="00466FC9"/>
    <w:rsid w:val="004676A3"/>
    <w:rsid w:val="004734D3"/>
    <w:rsid w:val="00475B90"/>
    <w:rsid w:val="004767A0"/>
    <w:rsid w:val="00476EF8"/>
    <w:rsid w:val="00477457"/>
    <w:rsid w:val="004774BF"/>
    <w:rsid w:val="00480755"/>
    <w:rsid w:val="00480CA5"/>
    <w:rsid w:val="0048226E"/>
    <w:rsid w:val="004825D1"/>
    <w:rsid w:val="00484899"/>
    <w:rsid w:val="00484B11"/>
    <w:rsid w:val="004863C8"/>
    <w:rsid w:val="00486D30"/>
    <w:rsid w:val="00487286"/>
    <w:rsid w:val="00487532"/>
    <w:rsid w:val="00487583"/>
    <w:rsid w:val="00487614"/>
    <w:rsid w:val="00491153"/>
    <w:rsid w:val="004947FC"/>
    <w:rsid w:val="004A0097"/>
    <w:rsid w:val="004A05C5"/>
    <w:rsid w:val="004A1D7B"/>
    <w:rsid w:val="004A299E"/>
    <w:rsid w:val="004A2A10"/>
    <w:rsid w:val="004A2D3D"/>
    <w:rsid w:val="004A37C0"/>
    <w:rsid w:val="004A3A32"/>
    <w:rsid w:val="004A3E79"/>
    <w:rsid w:val="004A4AEE"/>
    <w:rsid w:val="004A4FB3"/>
    <w:rsid w:val="004B122C"/>
    <w:rsid w:val="004B23AE"/>
    <w:rsid w:val="004B2CA9"/>
    <w:rsid w:val="004B2F12"/>
    <w:rsid w:val="004B32A7"/>
    <w:rsid w:val="004B3919"/>
    <w:rsid w:val="004B3BCC"/>
    <w:rsid w:val="004B57A9"/>
    <w:rsid w:val="004B5C52"/>
    <w:rsid w:val="004B5D2B"/>
    <w:rsid w:val="004B6BDC"/>
    <w:rsid w:val="004B6E45"/>
    <w:rsid w:val="004C0088"/>
    <w:rsid w:val="004C01E2"/>
    <w:rsid w:val="004C0323"/>
    <w:rsid w:val="004C05B1"/>
    <w:rsid w:val="004C06A8"/>
    <w:rsid w:val="004C1A6D"/>
    <w:rsid w:val="004C2082"/>
    <w:rsid w:val="004C4AB6"/>
    <w:rsid w:val="004C6BFB"/>
    <w:rsid w:val="004D048A"/>
    <w:rsid w:val="004D0AAE"/>
    <w:rsid w:val="004D17BA"/>
    <w:rsid w:val="004D1D18"/>
    <w:rsid w:val="004D1DD4"/>
    <w:rsid w:val="004D3165"/>
    <w:rsid w:val="004D3A70"/>
    <w:rsid w:val="004D436C"/>
    <w:rsid w:val="004D4EE7"/>
    <w:rsid w:val="004D55A0"/>
    <w:rsid w:val="004D579B"/>
    <w:rsid w:val="004D6BE4"/>
    <w:rsid w:val="004E088A"/>
    <w:rsid w:val="004E159A"/>
    <w:rsid w:val="004E1748"/>
    <w:rsid w:val="004E22AE"/>
    <w:rsid w:val="004E3021"/>
    <w:rsid w:val="004F061C"/>
    <w:rsid w:val="004F22E2"/>
    <w:rsid w:val="004F4E88"/>
    <w:rsid w:val="004F59B1"/>
    <w:rsid w:val="004F65DF"/>
    <w:rsid w:val="004F6BA2"/>
    <w:rsid w:val="005004FF"/>
    <w:rsid w:val="00500506"/>
    <w:rsid w:val="005008FE"/>
    <w:rsid w:val="00500AB7"/>
    <w:rsid w:val="0050154F"/>
    <w:rsid w:val="005019B4"/>
    <w:rsid w:val="00503D97"/>
    <w:rsid w:val="0050572D"/>
    <w:rsid w:val="00507F3F"/>
    <w:rsid w:val="0051062A"/>
    <w:rsid w:val="00511FDF"/>
    <w:rsid w:val="0051222F"/>
    <w:rsid w:val="00513188"/>
    <w:rsid w:val="005135F5"/>
    <w:rsid w:val="00514D15"/>
    <w:rsid w:val="0051519A"/>
    <w:rsid w:val="00515A2D"/>
    <w:rsid w:val="00515C62"/>
    <w:rsid w:val="00515F93"/>
    <w:rsid w:val="0051755E"/>
    <w:rsid w:val="005176D1"/>
    <w:rsid w:val="0052030F"/>
    <w:rsid w:val="00522DD1"/>
    <w:rsid w:val="00522EC0"/>
    <w:rsid w:val="0052348A"/>
    <w:rsid w:val="00523827"/>
    <w:rsid w:val="00523928"/>
    <w:rsid w:val="00524189"/>
    <w:rsid w:val="005241E8"/>
    <w:rsid w:val="005249D7"/>
    <w:rsid w:val="00524ED2"/>
    <w:rsid w:val="00525DD8"/>
    <w:rsid w:val="005264F0"/>
    <w:rsid w:val="00526E5A"/>
    <w:rsid w:val="00527F2C"/>
    <w:rsid w:val="00530073"/>
    <w:rsid w:val="0053008C"/>
    <w:rsid w:val="00534A6C"/>
    <w:rsid w:val="005355E3"/>
    <w:rsid w:val="005359C3"/>
    <w:rsid w:val="0053714A"/>
    <w:rsid w:val="00537BC8"/>
    <w:rsid w:val="00537E72"/>
    <w:rsid w:val="005409EE"/>
    <w:rsid w:val="005413D9"/>
    <w:rsid w:val="0054189D"/>
    <w:rsid w:val="00541CAA"/>
    <w:rsid w:val="00541F63"/>
    <w:rsid w:val="00542491"/>
    <w:rsid w:val="00544471"/>
    <w:rsid w:val="005465E0"/>
    <w:rsid w:val="00546EDF"/>
    <w:rsid w:val="005501C0"/>
    <w:rsid w:val="00551BFD"/>
    <w:rsid w:val="00553DEA"/>
    <w:rsid w:val="0055522F"/>
    <w:rsid w:val="0055635B"/>
    <w:rsid w:val="0055642D"/>
    <w:rsid w:val="00557966"/>
    <w:rsid w:val="00560245"/>
    <w:rsid w:val="00560A8A"/>
    <w:rsid w:val="00561892"/>
    <w:rsid w:val="005623C9"/>
    <w:rsid w:val="00562F3F"/>
    <w:rsid w:val="00563A26"/>
    <w:rsid w:val="00563C40"/>
    <w:rsid w:val="00566504"/>
    <w:rsid w:val="00567239"/>
    <w:rsid w:val="00567608"/>
    <w:rsid w:val="00567709"/>
    <w:rsid w:val="00567B91"/>
    <w:rsid w:val="00567CCD"/>
    <w:rsid w:val="0057030C"/>
    <w:rsid w:val="0057068D"/>
    <w:rsid w:val="00575C4D"/>
    <w:rsid w:val="0057664B"/>
    <w:rsid w:val="0057766C"/>
    <w:rsid w:val="00580F0A"/>
    <w:rsid w:val="005811D7"/>
    <w:rsid w:val="005814EF"/>
    <w:rsid w:val="00581A0C"/>
    <w:rsid w:val="00582828"/>
    <w:rsid w:val="00582FC0"/>
    <w:rsid w:val="0058310F"/>
    <w:rsid w:val="00590436"/>
    <w:rsid w:val="005925A9"/>
    <w:rsid w:val="00592EB1"/>
    <w:rsid w:val="00593450"/>
    <w:rsid w:val="00594C3B"/>
    <w:rsid w:val="00595225"/>
    <w:rsid w:val="00595B3F"/>
    <w:rsid w:val="0059696C"/>
    <w:rsid w:val="0059741B"/>
    <w:rsid w:val="00597818"/>
    <w:rsid w:val="00597D52"/>
    <w:rsid w:val="005A029F"/>
    <w:rsid w:val="005A0329"/>
    <w:rsid w:val="005A1E9A"/>
    <w:rsid w:val="005A2AFD"/>
    <w:rsid w:val="005A3F82"/>
    <w:rsid w:val="005A416F"/>
    <w:rsid w:val="005A4647"/>
    <w:rsid w:val="005A47C6"/>
    <w:rsid w:val="005A48B9"/>
    <w:rsid w:val="005A4C64"/>
    <w:rsid w:val="005A5EE2"/>
    <w:rsid w:val="005A78B8"/>
    <w:rsid w:val="005A7D06"/>
    <w:rsid w:val="005B098A"/>
    <w:rsid w:val="005B0E4D"/>
    <w:rsid w:val="005B1169"/>
    <w:rsid w:val="005B23C5"/>
    <w:rsid w:val="005B33E5"/>
    <w:rsid w:val="005B4519"/>
    <w:rsid w:val="005B49FE"/>
    <w:rsid w:val="005B6CF2"/>
    <w:rsid w:val="005B6CF5"/>
    <w:rsid w:val="005C0431"/>
    <w:rsid w:val="005C04B1"/>
    <w:rsid w:val="005C0D68"/>
    <w:rsid w:val="005C1295"/>
    <w:rsid w:val="005C38C4"/>
    <w:rsid w:val="005C5079"/>
    <w:rsid w:val="005C6D20"/>
    <w:rsid w:val="005D145B"/>
    <w:rsid w:val="005D151D"/>
    <w:rsid w:val="005D25D2"/>
    <w:rsid w:val="005D3D47"/>
    <w:rsid w:val="005D49EB"/>
    <w:rsid w:val="005D5A48"/>
    <w:rsid w:val="005D7086"/>
    <w:rsid w:val="005D7888"/>
    <w:rsid w:val="005E0601"/>
    <w:rsid w:val="005E222A"/>
    <w:rsid w:val="005E23A8"/>
    <w:rsid w:val="005E348F"/>
    <w:rsid w:val="005E3D0F"/>
    <w:rsid w:val="005E5F32"/>
    <w:rsid w:val="005E6C20"/>
    <w:rsid w:val="005E6D80"/>
    <w:rsid w:val="005E733F"/>
    <w:rsid w:val="005E7556"/>
    <w:rsid w:val="005E7FD1"/>
    <w:rsid w:val="005F07DD"/>
    <w:rsid w:val="005F1191"/>
    <w:rsid w:val="005F175E"/>
    <w:rsid w:val="005F1976"/>
    <w:rsid w:val="005F32A5"/>
    <w:rsid w:val="005F5609"/>
    <w:rsid w:val="005F5794"/>
    <w:rsid w:val="0060080C"/>
    <w:rsid w:val="00600AB6"/>
    <w:rsid w:val="00600C96"/>
    <w:rsid w:val="00601536"/>
    <w:rsid w:val="006018A5"/>
    <w:rsid w:val="006038EA"/>
    <w:rsid w:val="00604004"/>
    <w:rsid w:val="00604023"/>
    <w:rsid w:val="00604055"/>
    <w:rsid w:val="00607D44"/>
    <w:rsid w:val="00607FB2"/>
    <w:rsid w:val="00611110"/>
    <w:rsid w:val="00611551"/>
    <w:rsid w:val="00612C03"/>
    <w:rsid w:val="00614669"/>
    <w:rsid w:val="00614808"/>
    <w:rsid w:val="00614A29"/>
    <w:rsid w:val="006158CD"/>
    <w:rsid w:val="00615D9B"/>
    <w:rsid w:val="00615DC2"/>
    <w:rsid w:val="00617013"/>
    <w:rsid w:val="006219B3"/>
    <w:rsid w:val="006239AC"/>
    <w:rsid w:val="00624882"/>
    <w:rsid w:val="00625827"/>
    <w:rsid w:val="006269E2"/>
    <w:rsid w:val="00626EBB"/>
    <w:rsid w:val="006270E5"/>
    <w:rsid w:val="00631FDA"/>
    <w:rsid w:val="0063285D"/>
    <w:rsid w:val="006328D4"/>
    <w:rsid w:val="00632D18"/>
    <w:rsid w:val="006342A8"/>
    <w:rsid w:val="00634479"/>
    <w:rsid w:val="00636CCD"/>
    <w:rsid w:val="00636D4D"/>
    <w:rsid w:val="00640547"/>
    <w:rsid w:val="00640879"/>
    <w:rsid w:val="006409C9"/>
    <w:rsid w:val="00640D3A"/>
    <w:rsid w:val="00640F2A"/>
    <w:rsid w:val="00641C04"/>
    <w:rsid w:val="00643722"/>
    <w:rsid w:val="0064439D"/>
    <w:rsid w:val="00644BFC"/>
    <w:rsid w:val="00645231"/>
    <w:rsid w:val="00645F55"/>
    <w:rsid w:val="00646841"/>
    <w:rsid w:val="00646DB6"/>
    <w:rsid w:val="0064747E"/>
    <w:rsid w:val="006507D3"/>
    <w:rsid w:val="00651BC9"/>
    <w:rsid w:val="006521B7"/>
    <w:rsid w:val="006535E5"/>
    <w:rsid w:val="00653D12"/>
    <w:rsid w:val="00654C59"/>
    <w:rsid w:val="0065530C"/>
    <w:rsid w:val="0065594B"/>
    <w:rsid w:val="00655D75"/>
    <w:rsid w:val="00656656"/>
    <w:rsid w:val="00657BCC"/>
    <w:rsid w:val="006612E6"/>
    <w:rsid w:val="00662B92"/>
    <w:rsid w:val="00663350"/>
    <w:rsid w:val="00663C72"/>
    <w:rsid w:val="006646B7"/>
    <w:rsid w:val="006650D6"/>
    <w:rsid w:val="00666AE4"/>
    <w:rsid w:val="00666CB2"/>
    <w:rsid w:val="006675A6"/>
    <w:rsid w:val="00667B03"/>
    <w:rsid w:val="00670088"/>
    <w:rsid w:val="00671455"/>
    <w:rsid w:val="00672871"/>
    <w:rsid w:val="006732C1"/>
    <w:rsid w:val="006743D0"/>
    <w:rsid w:val="006743E4"/>
    <w:rsid w:val="006766E5"/>
    <w:rsid w:val="006766F7"/>
    <w:rsid w:val="0067678E"/>
    <w:rsid w:val="00676D24"/>
    <w:rsid w:val="00677344"/>
    <w:rsid w:val="00682766"/>
    <w:rsid w:val="00684340"/>
    <w:rsid w:val="006853AA"/>
    <w:rsid w:val="006855B0"/>
    <w:rsid w:val="00687B71"/>
    <w:rsid w:val="0069023E"/>
    <w:rsid w:val="006903EB"/>
    <w:rsid w:val="00693D05"/>
    <w:rsid w:val="006947FD"/>
    <w:rsid w:val="00694E41"/>
    <w:rsid w:val="006950B0"/>
    <w:rsid w:val="00695C9A"/>
    <w:rsid w:val="00695E41"/>
    <w:rsid w:val="006969C0"/>
    <w:rsid w:val="00696A8D"/>
    <w:rsid w:val="00697DCB"/>
    <w:rsid w:val="006A58DF"/>
    <w:rsid w:val="006A7609"/>
    <w:rsid w:val="006B0CC1"/>
    <w:rsid w:val="006B2C5E"/>
    <w:rsid w:val="006B4A92"/>
    <w:rsid w:val="006B54E6"/>
    <w:rsid w:val="006B7165"/>
    <w:rsid w:val="006B7C68"/>
    <w:rsid w:val="006C0753"/>
    <w:rsid w:val="006C1B19"/>
    <w:rsid w:val="006C2135"/>
    <w:rsid w:val="006C2631"/>
    <w:rsid w:val="006C3A33"/>
    <w:rsid w:val="006C3EC8"/>
    <w:rsid w:val="006C49F9"/>
    <w:rsid w:val="006C530A"/>
    <w:rsid w:val="006C64A2"/>
    <w:rsid w:val="006D0ACF"/>
    <w:rsid w:val="006D0DD2"/>
    <w:rsid w:val="006D1656"/>
    <w:rsid w:val="006D1940"/>
    <w:rsid w:val="006D3D78"/>
    <w:rsid w:val="006D51BD"/>
    <w:rsid w:val="006D5DD3"/>
    <w:rsid w:val="006D5E06"/>
    <w:rsid w:val="006D6D17"/>
    <w:rsid w:val="006D6F94"/>
    <w:rsid w:val="006E0AE9"/>
    <w:rsid w:val="006E19BB"/>
    <w:rsid w:val="006E3041"/>
    <w:rsid w:val="006E3110"/>
    <w:rsid w:val="006E36A9"/>
    <w:rsid w:val="006E4A8B"/>
    <w:rsid w:val="006E5E7E"/>
    <w:rsid w:val="006E655A"/>
    <w:rsid w:val="006E6E4F"/>
    <w:rsid w:val="006F0010"/>
    <w:rsid w:val="006F013B"/>
    <w:rsid w:val="006F0182"/>
    <w:rsid w:val="006F09E5"/>
    <w:rsid w:val="006F1A80"/>
    <w:rsid w:val="006F395F"/>
    <w:rsid w:val="006F496D"/>
    <w:rsid w:val="006F508D"/>
    <w:rsid w:val="006F5DA7"/>
    <w:rsid w:val="006F6480"/>
    <w:rsid w:val="006F6CDD"/>
    <w:rsid w:val="006F7232"/>
    <w:rsid w:val="006F7A48"/>
    <w:rsid w:val="00700E8A"/>
    <w:rsid w:val="00701948"/>
    <w:rsid w:val="00701F29"/>
    <w:rsid w:val="00705026"/>
    <w:rsid w:val="00710FCD"/>
    <w:rsid w:val="00713298"/>
    <w:rsid w:val="00713488"/>
    <w:rsid w:val="0071386B"/>
    <w:rsid w:val="00713B05"/>
    <w:rsid w:val="00714852"/>
    <w:rsid w:val="0071508D"/>
    <w:rsid w:val="0071510A"/>
    <w:rsid w:val="0071560A"/>
    <w:rsid w:val="00715EE0"/>
    <w:rsid w:val="0071643F"/>
    <w:rsid w:val="0071684E"/>
    <w:rsid w:val="00716FA0"/>
    <w:rsid w:val="00717FE9"/>
    <w:rsid w:val="007215DC"/>
    <w:rsid w:val="00722493"/>
    <w:rsid w:val="00722FE8"/>
    <w:rsid w:val="007233C5"/>
    <w:rsid w:val="007260A9"/>
    <w:rsid w:val="00727340"/>
    <w:rsid w:val="0072781C"/>
    <w:rsid w:val="00727DC4"/>
    <w:rsid w:val="00730412"/>
    <w:rsid w:val="00732301"/>
    <w:rsid w:val="007336B9"/>
    <w:rsid w:val="0073378A"/>
    <w:rsid w:val="007345B6"/>
    <w:rsid w:val="0073487B"/>
    <w:rsid w:val="007362DC"/>
    <w:rsid w:val="007367DA"/>
    <w:rsid w:val="007374BE"/>
    <w:rsid w:val="00740425"/>
    <w:rsid w:val="00740961"/>
    <w:rsid w:val="00740B43"/>
    <w:rsid w:val="007411FB"/>
    <w:rsid w:val="00743B68"/>
    <w:rsid w:val="0075000E"/>
    <w:rsid w:val="00750302"/>
    <w:rsid w:val="00752EE2"/>
    <w:rsid w:val="00757F48"/>
    <w:rsid w:val="00760159"/>
    <w:rsid w:val="007607FD"/>
    <w:rsid w:val="00760D54"/>
    <w:rsid w:val="00761AD1"/>
    <w:rsid w:val="0076230E"/>
    <w:rsid w:val="00764840"/>
    <w:rsid w:val="00764879"/>
    <w:rsid w:val="00766D60"/>
    <w:rsid w:val="00766EB6"/>
    <w:rsid w:val="00767011"/>
    <w:rsid w:val="00767BBB"/>
    <w:rsid w:val="007708E1"/>
    <w:rsid w:val="007727D7"/>
    <w:rsid w:val="007731EA"/>
    <w:rsid w:val="00774288"/>
    <w:rsid w:val="007745A9"/>
    <w:rsid w:val="00774F87"/>
    <w:rsid w:val="00775FEC"/>
    <w:rsid w:val="00776A23"/>
    <w:rsid w:val="00777715"/>
    <w:rsid w:val="00780FE6"/>
    <w:rsid w:val="00781765"/>
    <w:rsid w:val="00784041"/>
    <w:rsid w:val="0078431B"/>
    <w:rsid w:val="007847F1"/>
    <w:rsid w:val="007855FF"/>
    <w:rsid w:val="00786B1A"/>
    <w:rsid w:val="00793937"/>
    <w:rsid w:val="00794770"/>
    <w:rsid w:val="0079522D"/>
    <w:rsid w:val="0079763C"/>
    <w:rsid w:val="00797C53"/>
    <w:rsid w:val="007A140B"/>
    <w:rsid w:val="007A1D35"/>
    <w:rsid w:val="007A2FB2"/>
    <w:rsid w:val="007A3523"/>
    <w:rsid w:val="007A3665"/>
    <w:rsid w:val="007A414E"/>
    <w:rsid w:val="007A43C3"/>
    <w:rsid w:val="007A54F6"/>
    <w:rsid w:val="007B250E"/>
    <w:rsid w:val="007B2DBA"/>
    <w:rsid w:val="007B4967"/>
    <w:rsid w:val="007B4A84"/>
    <w:rsid w:val="007B4D22"/>
    <w:rsid w:val="007B51D7"/>
    <w:rsid w:val="007B61C2"/>
    <w:rsid w:val="007B6373"/>
    <w:rsid w:val="007C0162"/>
    <w:rsid w:val="007C01DB"/>
    <w:rsid w:val="007C08C0"/>
    <w:rsid w:val="007C177C"/>
    <w:rsid w:val="007C1A9F"/>
    <w:rsid w:val="007C4080"/>
    <w:rsid w:val="007C474E"/>
    <w:rsid w:val="007C4BAD"/>
    <w:rsid w:val="007D0C68"/>
    <w:rsid w:val="007D217A"/>
    <w:rsid w:val="007D4485"/>
    <w:rsid w:val="007D5DDB"/>
    <w:rsid w:val="007D678C"/>
    <w:rsid w:val="007E1FF7"/>
    <w:rsid w:val="007E2194"/>
    <w:rsid w:val="007E3728"/>
    <w:rsid w:val="007E388B"/>
    <w:rsid w:val="007E5FEF"/>
    <w:rsid w:val="007E6C7D"/>
    <w:rsid w:val="007F0EB5"/>
    <w:rsid w:val="007F0FB6"/>
    <w:rsid w:val="007F472B"/>
    <w:rsid w:val="007F499F"/>
    <w:rsid w:val="007F5913"/>
    <w:rsid w:val="007F5ED1"/>
    <w:rsid w:val="007F7342"/>
    <w:rsid w:val="007F7B8F"/>
    <w:rsid w:val="008000EB"/>
    <w:rsid w:val="00800652"/>
    <w:rsid w:val="0080097E"/>
    <w:rsid w:val="00803641"/>
    <w:rsid w:val="00803B0E"/>
    <w:rsid w:val="00804746"/>
    <w:rsid w:val="008069F7"/>
    <w:rsid w:val="00806A4F"/>
    <w:rsid w:val="00811F17"/>
    <w:rsid w:val="00813DD0"/>
    <w:rsid w:val="00815CA5"/>
    <w:rsid w:val="008165D0"/>
    <w:rsid w:val="00821564"/>
    <w:rsid w:val="00822199"/>
    <w:rsid w:val="008222E6"/>
    <w:rsid w:val="0082351A"/>
    <w:rsid w:val="00823F36"/>
    <w:rsid w:val="00824791"/>
    <w:rsid w:val="00824D0F"/>
    <w:rsid w:val="00824E62"/>
    <w:rsid w:val="0082534B"/>
    <w:rsid w:val="00825E47"/>
    <w:rsid w:val="00827A28"/>
    <w:rsid w:val="00827F36"/>
    <w:rsid w:val="00837E0A"/>
    <w:rsid w:val="008423B7"/>
    <w:rsid w:val="0084254F"/>
    <w:rsid w:val="00842595"/>
    <w:rsid w:val="00843460"/>
    <w:rsid w:val="0084773A"/>
    <w:rsid w:val="00847768"/>
    <w:rsid w:val="00850738"/>
    <w:rsid w:val="00851639"/>
    <w:rsid w:val="00852481"/>
    <w:rsid w:val="00853CE4"/>
    <w:rsid w:val="00854FA7"/>
    <w:rsid w:val="008619C2"/>
    <w:rsid w:val="00861FD6"/>
    <w:rsid w:val="00862BDB"/>
    <w:rsid w:val="008651AD"/>
    <w:rsid w:val="00866BAB"/>
    <w:rsid w:val="00866F34"/>
    <w:rsid w:val="00867D9C"/>
    <w:rsid w:val="00867F87"/>
    <w:rsid w:val="008706FD"/>
    <w:rsid w:val="008708AE"/>
    <w:rsid w:val="00871270"/>
    <w:rsid w:val="00871379"/>
    <w:rsid w:val="00871CD5"/>
    <w:rsid w:val="0087276F"/>
    <w:rsid w:val="00873CB0"/>
    <w:rsid w:val="0087504B"/>
    <w:rsid w:val="00876799"/>
    <w:rsid w:val="00876F2F"/>
    <w:rsid w:val="008773F8"/>
    <w:rsid w:val="00877A9A"/>
    <w:rsid w:val="008805F3"/>
    <w:rsid w:val="008811EC"/>
    <w:rsid w:val="0088167B"/>
    <w:rsid w:val="0088178C"/>
    <w:rsid w:val="0088182D"/>
    <w:rsid w:val="00881B76"/>
    <w:rsid w:val="0088224E"/>
    <w:rsid w:val="008822D6"/>
    <w:rsid w:val="0088273B"/>
    <w:rsid w:val="00882AAC"/>
    <w:rsid w:val="0088327E"/>
    <w:rsid w:val="008845E3"/>
    <w:rsid w:val="00884AEA"/>
    <w:rsid w:val="0088565F"/>
    <w:rsid w:val="00885E96"/>
    <w:rsid w:val="00886275"/>
    <w:rsid w:val="00893424"/>
    <w:rsid w:val="008946A3"/>
    <w:rsid w:val="00894B5A"/>
    <w:rsid w:val="0089540A"/>
    <w:rsid w:val="008A34F2"/>
    <w:rsid w:val="008A4019"/>
    <w:rsid w:val="008A4B13"/>
    <w:rsid w:val="008A6100"/>
    <w:rsid w:val="008A675F"/>
    <w:rsid w:val="008A73DC"/>
    <w:rsid w:val="008B1832"/>
    <w:rsid w:val="008B19BD"/>
    <w:rsid w:val="008B2148"/>
    <w:rsid w:val="008B2B24"/>
    <w:rsid w:val="008B36ED"/>
    <w:rsid w:val="008B3F89"/>
    <w:rsid w:val="008B67D0"/>
    <w:rsid w:val="008B7A6C"/>
    <w:rsid w:val="008C02C3"/>
    <w:rsid w:val="008C183B"/>
    <w:rsid w:val="008C1B54"/>
    <w:rsid w:val="008C2A8B"/>
    <w:rsid w:val="008C33B5"/>
    <w:rsid w:val="008C4258"/>
    <w:rsid w:val="008C5081"/>
    <w:rsid w:val="008C6AA4"/>
    <w:rsid w:val="008C6BF9"/>
    <w:rsid w:val="008C6C64"/>
    <w:rsid w:val="008C7A34"/>
    <w:rsid w:val="008D069A"/>
    <w:rsid w:val="008D2708"/>
    <w:rsid w:val="008D2876"/>
    <w:rsid w:val="008D339E"/>
    <w:rsid w:val="008D3586"/>
    <w:rsid w:val="008D4083"/>
    <w:rsid w:val="008D571F"/>
    <w:rsid w:val="008D755E"/>
    <w:rsid w:val="008D792F"/>
    <w:rsid w:val="008E114F"/>
    <w:rsid w:val="008E21C7"/>
    <w:rsid w:val="008E27B5"/>
    <w:rsid w:val="008E33BD"/>
    <w:rsid w:val="008E469D"/>
    <w:rsid w:val="008E4934"/>
    <w:rsid w:val="008E64E7"/>
    <w:rsid w:val="008E6AF5"/>
    <w:rsid w:val="008E6F4E"/>
    <w:rsid w:val="008E72D5"/>
    <w:rsid w:val="008F0B36"/>
    <w:rsid w:val="008F192A"/>
    <w:rsid w:val="008F3A57"/>
    <w:rsid w:val="008F437A"/>
    <w:rsid w:val="008F5441"/>
    <w:rsid w:val="008F665C"/>
    <w:rsid w:val="009000BF"/>
    <w:rsid w:val="00901D23"/>
    <w:rsid w:val="00903E06"/>
    <w:rsid w:val="009042EA"/>
    <w:rsid w:val="0090588B"/>
    <w:rsid w:val="009101B4"/>
    <w:rsid w:val="00910504"/>
    <w:rsid w:val="009112CE"/>
    <w:rsid w:val="00911BEB"/>
    <w:rsid w:val="00912EEA"/>
    <w:rsid w:val="00912FD3"/>
    <w:rsid w:val="0091372F"/>
    <w:rsid w:val="009137DF"/>
    <w:rsid w:val="009157CE"/>
    <w:rsid w:val="00915975"/>
    <w:rsid w:val="00915FBE"/>
    <w:rsid w:val="009161EF"/>
    <w:rsid w:val="00916EB7"/>
    <w:rsid w:val="00920692"/>
    <w:rsid w:val="0092273A"/>
    <w:rsid w:val="009237EA"/>
    <w:rsid w:val="0092559F"/>
    <w:rsid w:val="0092580E"/>
    <w:rsid w:val="00926109"/>
    <w:rsid w:val="00933AF6"/>
    <w:rsid w:val="009348F9"/>
    <w:rsid w:val="009408A9"/>
    <w:rsid w:val="00940A0F"/>
    <w:rsid w:val="00941B48"/>
    <w:rsid w:val="00942417"/>
    <w:rsid w:val="009429A3"/>
    <w:rsid w:val="00942C75"/>
    <w:rsid w:val="0094379A"/>
    <w:rsid w:val="00944B32"/>
    <w:rsid w:val="009469D1"/>
    <w:rsid w:val="00946DD1"/>
    <w:rsid w:val="00947EA1"/>
    <w:rsid w:val="00952A9A"/>
    <w:rsid w:val="009538AB"/>
    <w:rsid w:val="00953F73"/>
    <w:rsid w:val="009549D8"/>
    <w:rsid w:val="0095630A"/>
    <w:rsid w:val="009605BD"/>
    <w:rsid w:val="00961011"/>
    <w:rsid w:val="009610D8"/>
    <w:rsid w:val="009618EB"/>
    <w:rsid w:val="00964C8C"/>
    <w:rsid w:val="00964CF8"/>
    <w:rsid w:val="00964D41"/>
    <w:rsid w:val="009662B5"/>
    <w:rsid w:val="009672A1"/>
    <w:rsid w:val="00967BCF"/>
    <w:rsid w:val="00971992"/>
    <w:rsid w:val="00971D34"/>
    <w:rsid w:val="00972140"/>
    <w:rsid w:val="00972E65"/>
    <w:rsid w:val="00973F40"/>
    <w:rsid w:val="009757E9"/>
    <w:rsid w:val="0097747A"/>
    <w:rsid w:val="009774E0"/>
    <w:rsid w:val="0098029F"/>
    <w:rsid w:val="009827C8"/>
    <w:rsid w:val="00987C23"/>
    <w:rsid w:val="00990CA8"/>
    <w:rsid w:val="00991D91"/>
    <w:rsid w:val="00993091"/>
    <w:rsid w:val="009958B3"/>
    <w:rsid w:val="00995F1F"/>
    <w:rsid w:val="009A16BA"/>
    <w:rsid w:val="009A1EF5"/>
    <w:rsid w:val="009A2A48"/>
    <w:rsid w:val="009A357A"/>
    <w:rsid w:val="009A45D5"/>
    <w:rsid w:val="009A5F34"/>
    <w:rsid w:val="009A67B6"/>
    <w:rsid w:val="009B2B6D"/>
    <w:rsid w:val="009B323C"/>
    <w:rsid w:val="009B3C52"/>
    <w:rsid w:val="009B3E95"/>
    <w:rsid w:val="009B51AA"/>
    <w:rsid w:val="009B5CAC"/>
    <w:rsid w:val="009B5D6A"/>
    <w:rsid w:val="009B6EF0"/>
    <w:rsid w:val="009B6F0F"/>
    <w:rsid w:val="009C2EE9"/>
    <w:rsid w:val="009C6B8C"/>
    <w:rsid w:val="009C7C47"/>
    <w:rsid w:val="009D013E"/>
    <w:rsid w:val="009D10C6"/>
    <w:rsid w:val="009D46A9"/>
    <w:rsid w:val="009D5CCF"/>
    <w:rsid w:val="009D5E2B"/>
    <w:rsid w:val="009E015E"/>
    <w:rsid w:val="009E01AE"/>
    <w:rsid w:val="009E0DD2"/>
    <w:rsid w:val="009E25A0"/>
    <w:rsid w:val="009E4055"/>
    <w:rsid w:val="009E470C"/>
    <w:rsid w:val="009E5D77"/>
    <w:rsid w:val="009E5DA6"/>
    <w:rsid w:val="009E6788"/>
    <w:rsid w:val="009E7AE5"/>
    <w:rsid w:val="009F1755"/>
    <w:rsid w:val="009F2322"/>
    <w:rsid w:val="009F23F6"/>
    <w:rsid w:val="009F41A4"/>
    <w:rsid w:val="009F41F3"/>
    <w:rsid w:val="009F4FDB"/>
    <w:rsid w:val="009F5FC6"/>
    <w:rsid w:val="009F7D65"/>
    <w:rsid w:val="00A000D3"/>
    <w:rsid w:val="00A00B22"/>
    <w:rsid w:val="00A0160C"/>
    <w:rsid w:val="00A026FE"/>
    <w:rsid w:val="00A03303"/>
    <w:rsid w:val="00A03C54"/>
    <w:rsid w:val="00A0410C"/>
    <w:rsid w:val="00A041B9"/>
    <w:rsid w:val="00A04ECE"/>
    <w:rsid w:val="00A05628"/>
    <w:rsid w:val="00A06312"/>
    <w:rsid w:val="00A0791D"/>
    <w:rsid w:val="00A0795B"/>
    <w:rsid w:val="00A11AE2"/>
    <w:rsid w:val="00A130C1"/>
    <w:rsid w:val="00A14CC5"/>
    <w:rsid w:val="00A1517F"/>
    <w:rsid w:val="00A15B9F"/>
    <w:rsid w:val="00A16481"/>
    <w:rsid w:val="00A16954"/>
    <w:rsid w:val="00A16C6A"/>
    <w:rsid w:val="00A16D71"/>
    <w:rsid w:val="00A24189"/>
    <w:rsid w:val="00A25530"/>
    <w:rsid w:val="00A27A81"/>
    <w:rsid w:val="00A30F9C"/>
    <w:rsid w:val="00A31875"/>
    <w:rsid w:val="00A3228D"/>
    <w:rsid w:val="00A333FF"/>
    <w:rsid w:val="00A344BD"/>
    <w:rsid w:val="00A371CD"/>
    <w:rsid w:val="00A404E2"/>
    <w:rsid w:val="00A40B12"/>
    <w:rsid w:val="00A414AE"/>
    <w:rsid w:val="00A41AFE"/>
    <w:rsid w:val="00A425D4"/>
    <w:rsid w:val="00A42F3D"/>
    <w:rsid w:val="00A447C5"/>
    <w:rsid w:val="00A44ABB"/>
    <w:rsid w:val="00A45BBB"/>
    <w:rsid w:val="00A4610E"/>
    <w:rsid w:val="00A46330"/>
    <w:rsid w:val="00A4713E"/>
    <w:rsid w:val="00A473FB"/>
    <w:rsid w:val="00A47BB6"/>
    <w:rsid w:val="00A502AC"/>
    <w:rsid w:val="00A511D7"/>
    <w:rsid w:val="00A5147E"/>
    <w:rsid w:val="00A52F02"/>
    <w:rsid w:val="00A5484D"/>
    <w:rsid w:val="00A55176"/>
    <w:rsid w:val="00A567E9"/>
    <w:rsid w:val="00A57517"/>
    <w:rsid w:val="00A57A70"/>
    <w:rsid w:val="00A57C53"/>
    <w:rsid w:val="00A57DA8"/>
    <w:rsid w:val="00A61E0D"/>
    <w:rsid w:val="00A62803"/>
    <w:rsid w:val="00A64A68"/>
    <w:rsid w:val="00A64CFA"/>
    <w:rsid w:val="00A65874"/>
    <w:rsid w:val="00A65E44"/>
    <w:rsid w:val="00A6613E"/>
    <w:rsid w:val="00A66E92"/>
    <w:rsid w:val="00A67E73"/>
    <w:rsid w:val="00A73001"/>
    <w:rsid w:val="00A731D7"/>
    <w:rsid w:val="00A74E64"/>
    <w:rsid w:val="00A75EA1"/>
    <w:rsid w:val="00A80716"/>
    <w:rsid w:val="00A80CB9"/>
    <w:rsid w:val="00A82047"/>
    <w:rsid w:val="00A84734"/>
    <w:rsid w:val="00A84BBF"/>
    <w:rsid w:val="00A8514C"/>
    <w:rsid w:val="00A868A1"/>
    <w:rsid w:val="00A86BEE"/>
    <w:rsid w:val="00A90197"/>
    <w:rsid w:val="00A9051A"/>
    <w:rsid w:val="00A91C4A"/>
    <w:rsid w:val="00A92D25"/>
    <w:rsid w:val="00A94A22"/>
    <w:rsid w:val="00A94D55"/>
    <w:rsid w:val="00A9625B"/>
    <w:rsid w:val="00A9633D"/>
    <w:rsid w:val="00A964B5"/>
    <w:rsid w:val="00A96C32"/>
    <w:rsid w:val="00A96F59"/>
    <w:rsid w:val="00A97313"/>
    <w:rsid w:val="00AA0EC1"/>
    <w:rsid w:val="00AA28D7"/>
    <w:rsid w:val="00AA2F2F"/>
    <w:rsid w:val="00AA5E67"/>
    <w:rsid w:val="00AA70CE"/>
    <w:rsid w:val="00AA7112"/>
    <w:rsid w:val="00AA7C3C"/>
    <w:rsid w:val="00AB1CE3"/>
    <w:rsid w:val="00AB3AC8"/>
    <w:rsid w:val="00AB4B3C"/>
    <w:rsid w:val="00AB5C28"/>
    <w:rsid w:val="00AB6BD4"/>
    <w:rsid w:val="00AC361D"/>
    <w:rsid w:val="00AC3B49"/>
    <w:rsid w:val="00AC5049"/>
    <w:rsid w:val="00AC5CFE"/>
    <w:rsid w:val="00AD02F5"/>
    <w:rsid w:val="00AD0E20"/>
    <w:rsid w:val="00AD23F4"/>
    <w:rsid w:val="00AD2A10"/>
    <w:rsid w:val="00AD2F9D"/>
    <w:rsid w:val="00AD3EA9"/>
    <w:rsid w:val="00AD4599"/>
    <w:rsid w:val="00AD4A6B"/>
    <w:rsid w:val="00AD7521"/>
    <w:rsid w:val="00AD7616"/>
    <w:rsid w:val="00AE1FF7"/>
    <w:rsid w:val="00AE26FF"/>
    <w:rsid w:val="00AE39E0"/>
    <w:rsid w:val="00AE40CE"/>
    <w:rsid w:val="00AE568C"/>
    <w:rsid w:val="00AE5D64"/>
    <w:rsid w:val="00AE7593"/>
    <w:rsid w:val="00AF0198"/>
    <w:rsid w:val="00AF0B33"/>
    <w:rsid w:val="00AF0B62"/>
    <w:rsid w:val="00AF1492"/>
    <w:rsid w:val="00AF497D"/>
    <w:rsid w:val="00AF664F"/>
    <w:rsid w:val="00AF7A8D"/>
    <w:rsid w:val="00B017C0"/>
    <w:rsid w:val="00B02ACB"/>
    <w:rsid w:val="00B040E7"/>
    <w:rsid w:val="00B0423E"/>
    <w:rsid w:val="00B050F3"/>
    <w:rsid w:val="00B065C8"/>
    <w:rsid w:val="00B0682D"/>
    <w:rsid w:val="00B0757E"/>
    <w:rsid w:val="00B07C4B"/>
    <w:rsid w:val="00B100EC"/>
    <w:rsid w:val="00B101B8"/>
    <w:rsid w:val="00B10510"/>
    <w:rsid w:val="00B1522E"/>
    <w:rsid w:val="00B15A31"/>
    <w:rsid w:val="00B21A17"/>
    <w:rsid w:val="00B21A43"/>
    <w:rsid w:val="00B223A2"/>
    <w:rsid w:val="00B22624"/>
    <w:rsid w:val="00B23F6F"/>
    <w:rsid w:val="00B24C68"/>
    <w:rsid w:val="00B26048"/>
    <w:rsid w:val="00B26E91"/>
    <w:rsid w:val="00B300CB"/>
    <w:rsid w:val="00B302A0"/>
    <w:rsid w:val="00B30428"/>
    <w:rsid w:val="00B311F1"/>
    <w:rsid w:val="00B333CF"/>
    <w:rsid w:val="00B34249"/>
    <w:rsid w:val="00B3539C"/>
    <w:rsid w:val="00B36609"/>
    <w:rsid w:val="00B40357"/>
    <w:rsid w:val="00B41A33"/>
    <w:rsid w:val="00B41C9B"/>
    <w:rsid w:val="00B41D13"/>
    <w:rsid w:val="00B434D1"/>
    <w:rsid w:val="00B4468A"/>
    <w:rsid w:val="00B446D4"/>
    <w:rsid w:val="00B46F44"/>
    <w:rsid w:val="00B50B45"/>
    <w:rsid w:val="00B50FE2"/>
    <w:rsid w:val="00B51387"/>
    <w:rsid w:val="00B51838"/>
    <w:rsid w:val="00B51C8F"/>
    <w:rsid w:val="00B52AC8"/>
    <w:rsid w:val="00B54DD2"/>
    <w:rsid w:val="00B5597E"/>
    <w:rsid w:val="00B60333"/>
    <w:rsid w:val="00B60819"/>
    <w:rsid w:val="00B61B26"/>
    <w:rsid w:val="00B626B8"/>
    <w:rsid w:val="00B62A13"/>
    <w:rsid w:val="00B6511E"/>
    <w:rsid w:val="00B65700"/>
    <w:rsid w:val="00B65C6D"/>
    <w:rsid w:val="00B66FD9"/>
    <w:rsid w:val="00B678D7"/>
    <w:rsid w:val="00B67BF4"/>
    <w:rsid w:val="00B67D16"/>
    <w:rsid w:val="00B70690"/>
    <w:rsid w:val="00B71595"/>
    <w:rsid w:val="00B73A1B"/>
    <w:rsid w:val="00B74AAA"/>
    <w:rsid w:val="00B80FDC"/>
    <w:rsid w:val="00B83334"/>
    <w:rsid w:val="00B83A3A"/>
    <w:rsid w:val="00B84357"/>
    <w:rsid w:val="00B84360"/>
    <w:rsid w:val="00B858A2"/>
    <w:rsid w:val="00B85FBE"/>
    <w:rsid w:val="00B8701A"/>
    <w:rsid w:val="00B87220"/>
    <w:rsid w:val="00B900CC"/>
    <w:rsid w:val="00B90E6A"/>
    <w:rsid w:val="00B91A9A"/>
    <w:rsid w:val="00B93B59"/>
    <w:rsid w:val="00B95324"/>
    <w:rsid w:val="00B974BF"/>
    <w:rsid w:val="00BA03EF"/>
    <w:rsid w:val="00BA0DE5"/>
    <w:rsid w:val="00BA1D7B"/>
    <w:rsid w:val="00BA2234"/>
    <w:rsid w:val="00BA2AF8"/>
    <w:rsid w:val="00BA3930"/>
    <w:rsid w:val="00BA4134"/>
    <w:rsid w:val="00BA67E0"/>
    <w:rsid w:val="00BB00FE"/>
    <w:rsid w:val="00BB0CBA"/>
    <w:rsid w:val="00BB112C"/>
    <w:rsid w:val="00BB29D0"/>
    <w:rsid w:val="00BB302E"/>
    <w:rsid w:val="00BB35DE"/>
    <w:rsid w:val="00BB6F6C"/>
    <w:rsid w:val="00BC048D"/>
    <w:rsid w:val="00BC0745"/>
    <w:rsid w:val="00BC0814"/>
    <w:rsid w:val="00BC0B44"/>
    <w:rsid w:val="00BC223D"/>
    <w:rsid w:val="00BC5BCA"/>
    <w:rsid w:val="00BC6B8E"/>
    <w:rsid w:val="00BC7014"/>
    <w:rsid w:val="00BD0004"/>
    <w:rsid w:val="00BD049A"/>
    <w:rsid w:val="00BD0E04"/>
    <w:rsid w:val="00BD1567"/>
    <w:rsid w:val="00BD23AC"/>
    <w:rsid w:val="00BD2CC0"/>
    <w:rsid w:val="00BD3405"/>
    <w:rsid w:val="00BD40A5"/>
    <w:rsid w:val="00BD5AC7"/>
    <w:rsid w:val="00BD7049"/>
    <w:rsid w:val="00BD7FC9"/>
    <w:rsid w:val="00BE0DFE"/>
    <w:rsid w:val="00BE2CBB"/>
    <w:rsid w:val="00BE338E"/>
    <w:rsid w:val="00BE3C75"/>
    <w:rsid w:val="00BE4579"/>
    <w:rsid w:val="00BE53A0"/>
    <w:rsid w:val="00BE6028"/>
    <w:rsid w:val="00BE7E4B"/>
    <w:rsid w:val="00BF1744"/>
    <w:rsid w:val="00BF2F8E"/>
    <w:rsid w:val="00BF4746"/>
    <w:rsid w:val="00BF47AF"/>
    <w:rsid w:val="00BF495C"/>
    <w:rsid w:val="00BF5C6C"/>
    <w:rsid w:val="00BF67A0"/>
    <w:rsid w:val="00BF67A4"/>
    <w:rsid w:val="00C014CC"/>
    <w:rsid w:val="00C01776"/>
    <w:rsid w:val="00C0180F"/>
    <w:rsid w:val="00C02BBC"/>
    <w:rsid w:val="00C040FE"/>
    <w:rsid w:val="00C05BC9"/>
    <w:rsid w:val="00C07062"/>
    <w:rsid w:val="00C1196A"/>
    <w:rsid w:val="00C13392"/>
    <w:rsid w:val="00C13837"/>
    <w:rsid w:val="00C1694F"/>
    <w:rsid w:val="00C20156"/>
    <w:rsid w:val="00C20558"/>
    <w:rsid w:val="00C20871"/>
    <w:rsid w:val="00C20C56"/>
    <w:rsid w:val="00C2125A"/>
    <w:rsid w:val="00C22B96"/>
    <w:rsid w:val="00C2358A"/>
    <w:rsid w:val="00C24FF8"/>
    <w:rsid w:val="00C254EB"/>
    <w:rsid w:val="00C25506"/>
    <w:rsid w:val="00C2557C"/>
    <w:rsid w:val="00C26941"/>
    <w:rsid w:val="00C26EF8"/>
    <w:rsid w:val="00C279AA"/>
    <w:rsid w:val="00C27F8F"/>
    <w:rsid w:val="00C30067"/>
    <w:rsid w:val="00C32864"/>
    <w:rsid w:val="00C33978"/>
    <w:rsid w:val="00C3661D"/>
    <w:rsid w:val="00C3786A"/>
    <w:rsid w:val="00C4021E"/>
    <w:rsid w:val="00C41518"/>
    <w:rsid w:val="00C45AF7"/>
    <w:rsid w:val="00C45E68"/>
    <w:rsid w:val="00C47533"/>
    <w:rsid w:val="00C477DF"/>
    <w:rsid w:val="00C50216"/>
    <w:rsid w:val="00C5029A"/>
    <w:rsid w:val="00C52E9B"/>
    <w:rsid w:val="00C53546"/>
    <w:rsid w:val="00C53824"/>
    <w:rsid w:val="00C53C97"/>
    <w:rsid w:val="00C55F27"/>
    <w:rsid w:val="00C6050D"/>
    <w:rsid w:val="00C616AF"/>
    <w:rsid w:val="00C61EA1"/>
    <w:rsid w:val="00C6245C"/>
    <w:rsid w:val="00C628A2"/>
    <w:rsid w:val="00C65150"/>
    <w:rsid w:val="00C651A6"/>
    <w:rsid w:val="00C65DEB"/>
    <w:rsid w:val="00C66236"/>
    <w:rsid w:val="00C663E1"/>
    <w:rsid w:val="00C67058"/>
    <w:rsid w:val="00C670F5"/>
    <w:rsid w:val="00C67586"/>
    <w:rsid w:val="00C67AEC"/>
    <w:rsid w:val="00C71B8A"/>
    <w:rsid w:val="00C731BB"/>
    <w:rsid w:val="00C73E60"/>
    <w:rsid w:val="00C73F1A"/>
    <w:rsid w:val="00C743CF"/>
    <w:rsid w:val="00C74F2B"/>
    <w:rsid w:val="00C75A79"/>
    <w:rsid w:val="00C7685F"/>
    <w:rsid w:val="00C81A68"/>
    <w:rsid w:val="00C81FE5"/>
    <w:rsid w:val="00C840F0"/>
    <w:rsid w:val="00C84CA3"/>
    <w:rsid w:val="00C84F2D"/>
    <w:rsid w:val="00C86FBA"/>
    <w:rsid w:val="00C90CED"/>
    <w:rsid w:val="00C91250"/>
    <w:rsid w:val="00C91886"/>
    <w:rsid w:val="00C92B06"/>
    <w:rsid w:val="00C934F8"/>
    <w:rsid w:val="00C93BB5"/>
    <w:rsid w:val="00C94DE6"/>
    <w:rsid w:val="00C96A14"/>
    <w:rsid w:val="00C97533"/>
    <w:rsid w:val="00C97888"/>
    <w:rsid w:val="00CA0DB8"/>
    <w:rsid w:val="00CA2D00"/>
    <w:rsid w:val="00CA65F8"/>
    <w:rsid w:val="00CA6DDD"/>
    <w:rsid w:val="00CB1B82"/>
    <w:rsid w:val="00CB21A5"/>
    <w:rsid w:val="00CB2DFA"/>
    <w:rsid w:val="00CB4162"/>
    <w:rsid w:val="00CB4562"/>
    <w:rsid w:val="00CB76EA"/>
    <w:rsid w:val="00CC0E37"/>
    <w:rsid w:val="00CC105A"/>
    <w:rsid w:val="00CC3B71"/>
    <w:rsid w:val="00CC79B5"/>
    <w:rsid w:val="00CD07DE"/>
    <w:rsid w:val="00CD0D1C"/>
    <w:rsid w:val="00CD0F62"/>
    <w:rsid w:val="00CD1724"/>
    <w:rsid w:val="00CD3A2D"/>
    <w:rsid w:val="00CD63CE"/>
    <w:rsid w:val="00CD6B10"/>
    <w:rsid w:val="00CE2409"/>
    <w:rsid w:val="00CE28B5"/>
    <w:rsid w:val="00CE4A03"/>
    <w:rsid w:val="00CE4CAA"/>
    <w:rsid w:val="00CE5C7B"/>
    <w:rsid w:val="00CE6832"/>
    <w:rsid w:val="00CE7FCC"/>
    <w:rsid w:val="00CF0EF3"/>
    <w:rsid w:val="00CF1609"/>
    <w:rsid w:val="00CF1810"/>
    <w:rsid w:val="00CF192C"/>
    <w:rsid w:val="00CF1D83"/>
    <w:rsid w:val="00CF2645"/>
    <w:rsid w:val="00CF3082"/>
    <w:rsid w:val="00CF3488"/>
    <w:rsid w:val="00CF440D"/>
    <w:rsid w:val="00CF4493"/>
    <w:rsid w:val="00CF7ACB"/>
    <w:rsid w:val="00D00E1F"/>
    <w:rsid w:val="00D02620"/>
    <w:rsid w:val="00D02653"/>
    <w:rsid w:val="00D047F1"/>
    <w:rsid w:val="00D04B97"/>
    <w:rsid w:val="00D053B6"/>
    <w:rsid w:val="00D07028"/>
    <w:rsid w:val="00D07966"/>
    <w:rsid w:val="00D10387"/>
    <w:rsid w:val="00D11557"/>
    <w:rsid w:val="00D11931"/>
    <w:rsid w:val="00D11F81"/>
    <w:rsid w:val="00D13566"/>
    <w:rsid w:val="00D135DB"/>
    <w:rsid w:val="00D144C7"/>
    <w:rsid w:val="00D14A99"/>
    <w:rsid w:val="00D14D36"/>
    <w:rsid w:val="00D161AA"/>
    <w:rsid w:val="00D167E0"/>
    <w:rsid w:val="00D169B6"/>
    <w:rsid w:val="00D17E9E"/>
    <w:rsid w:val="00D210B8"/>
    <w:rsid w:val="00D214E4"/>
    <w:rsid w:val="00D21D0C"/>
    <w:rsid w:val="00D23124"/>
    <w:rsid w:val="00D233DF"/>
    <w:rsid w:val="00D2499F"/>
    <w:rsid w:val="00D25453"/>
    <w:rsid w:val="00D25ECE"/>
    <w:rsid w:val="00D267A4"/>
    <w:rsid w:val="00D26B25"/>
    <w:rsid w:val="00D30814"/>
    <w:rsid w:val="00D32E6D"/>
    <w:rsid w:val="00D33417"/>
    <w:rsid w:val="00D34A5E"/>
    <w:rsid w:val="00D356E7"/>
    <w:rsid w:val="00D35A4C"/>
    <w:rsid w:val="00D35F82"/>
    <w:rsid w:val="00D360DA"/>
    <w:rsid w:val="00D36F71"/>
    <w:rsid w:val="00D4014A"/>
    <w:rsid w:val="00D4306C"/>
    <w:rsid w:val="00D43584"/>
    <w:rsid w:val="00D45F44"/>
    <w:rsid w:val="00D463CB"/>
    <w:rsid w:val="00D4681C"/>
    <w:rsid w:val="00D47281"/>
    <w:rsid w:val="00D5128B"/>
    <w:rsid w:val="00D5309F"/>
    <w:rsid w:val="00D535B4"/>
    <w:rsid w:val="00D53793"/>
    <w:rsid w:val="00D54803"/>
    <w:rsid w:val="00D61641"/>
    <w:rsid w:val="00D618A4"/>
    <w:rsid w:val="00D62C45"/>
    <w:rsid w:val="00D63D78"/>
    <w:rsid w:val="00D65DBA"/>
    <w:rsid w:val="00D65E29"/>
    <w:rsid w:val="00D67E3C"/>
    <w:rsid w:val="00D70417"/>
    <w:rsid w:val="00D70EBC"/>
    <w:rsid w:val="00D722E2"/>
    <w:rsid w:val="00D72C36"/>
    <w:rsid w:val="00D7447A"/>
    <w:rsid w:val="00D74530"/>
    <w:rsid w:val="00D7580F"/>
    <w:rsid w:val="00D759C3"/>
    <w:rsid w:val="00D764CF"/>
    <w:rsid w:val="00D80237"/>
    <w:rsid w:val="00D81245"/>
    <w:rsid w:val="00D84411"/>
    <w:rsid w:val="00D84623"/>
    <w:rsid w:val="00D876EE"/>
    <w:rsid w:val="00D90176"/>
    <w:rsid w:val="00D90642"/>
    <w:rsid w:val="00D916D8"/>
    <w:rsid w:val="00D91865"/>
    <w:rsid w:val="00D929AD"/>
    <w:rsid w:val="00D932B1"/>
    <w:rsid w:val="00D96EDA"/>
    <w:rsid w:val="00D97487"/>
    <w:rsid w:val="00DA1F83"/>
    <w:rsid w:val="00DA33E0"/>
    <w:rsid w:val="00DA345E"/>
    <w:rsid w:val="00DA35C8"/>
    <w:rsid w:val="00DA37D0"/>
    <w:rsid w:val="00DA3FA8"/>
    <w:rsid w:val="00DA44FC"/>
    <w:rsid w:val="00DA46EE"/>
    <w:rsid w:val="00DA48FC"/>
    <w:rsid w:val="00DA52AE"/>
    <w:rsid w:val="00DA56EF"/>
    <w:rsid w:val="00DA76F0"/>
    <w:rsid w:val="00DB021A"/>
    <w:rsid w:val="00DB1E69"/>
    <w:rsid w:val="00DB1F07"/>
    <w:rsid w:val="00DB2C6F"/>
    <w:rsid w:val="00DB3A2C"/>
    <w:rsid w:val="00DB3C39"/>
    <w:rsid w:val="00DB3F76"/>
    <w:rsid w:val="00DB5427"/>
    <w:rsid w:val="00DB58B5"/>
    <w:rsid w:val="00DB5A28"/>
    <w:rsid w:val="00DB68F1"/>
    <w:rsid w:val="00DC03F4"/>
    <w:rsid w:val="00DC063E"/>
    <w:rsid w:val="00DC184B"/>
    <w:rsid w:val="00DC2FE7"/>
    <w:rsid w:val="00DC3337"/>
    <w:rsid w:val="00DC35C5"/>
    <w:rsid w:val="00DC3F2B"/>
    <w:rsid w:val="00DC48B2"/>
    <w:rsid w:val="00DC5E3F"/>
    <w:rsid w:val="00DC69BD"/>
    <w:rsid w:val="00DC753E"/>
    <w:rsid w:val="00DC761B"/>
    <w:rsid w:val="00DD00BA"/>
    <w:rsid w:val="00DD1C33"/>
    <w:rsid w:val="00DD3200"/>
    <w:rsid w:val="00DD559D"/>
    <w:rsid w:val="00DD5F97"/>
    <w:rsid w:val="00DD66BB"/>
    <w:rsid w:val="00DD6EF8"/>
    <w:rsid w:val="00DD7D62"/>
    <w:rsid w:val="00DE0648"/>
    <w:rsid w:val="00DE1E24"/>
    <w:rsid w:val="00DE3CBA"/>
    <w:rsid w:val="00DE481F"/>
    <w:rsid w:val="00DE78D8"/>
    <w:rsid w:val="00DE7DF3"/>
    <w:rsid w:val="00DF150C"/>
    <w:rsid w:val="00DF1817"/>
    <w:rsid w:val="00DF1932"/>
    <w:rsid w:val="00DF1F7E"/>
    <w:rsid w:val="00DF27BC"/>
    <w:rsid w:val="00DF292F"/>
    <w:rsid w:val="00DF33A8"/>
    <w:rsid w:val="00DF401D"/>
    <w:rsid w:val="00DF7A50"/>
    <w:rsid w:val="00E0280B"/>
    <w:rsid w:val="00E02DF6"/>
    <w:rsid w:val="00E03354"/>
    <w:rsid w:val="00E03828"/>
    <w:rsid w:val="00E03B6A"/>
    <w:rsid w:val="00E03BBB"/>
    <w:rsid w:val="00E03CFB"/>
    <w:rsid w:val="00E0414C"/>
    <w:rsid w:val="00E05746"/>
    <w:rsid w:val="00E05F88"/>
    <w:rsid w:val="00E06AD1"/>
    <w:rsid w:val="00E0762E"/>
    <w:rsid w:val="00E076AD"/>
    <w:rsid w:val="00E07D74"/>
    <w:rsid w:val="00E11061"/>
    <w:rsid w:val="00E11347"/>
    <w:rsid w:val="00E122B7"/>
    <w:rsid w:val="00E131E8"/>
    <w:rsid w:val="00E13D1C"/>
    <w:rsid w:val="00E1451A"/>
    <w:rsid w:val="00E145DD"/>
    <w:rsid w:val="00E1521E"/>
    <w:rsid w:val="00E152F7"/>
    <w:rsid w:val="00E16F26"/>
    <w:rsid w:val="00E17385"/>
    <w:rsid w:val="00E178A3"/>
    <w:rsid w:val="00E21E9A"/>
    <w:rsid w:val="00E23724"/>
    <w:rsid w:val="00E23E0E"/>
    <w:rsid w:val="00E26E1C"/>
    <w:rsid w:val="00E30F23"/>
    <w:rsid w:val="00E3146D"/>
    <w:rsid w:val="00E33222"/>
    <w:rsid w:val="00E33AFD"/>
    <w:rsid w:val="00E33EA7"/>
    <w:rsid w:val="00E34A62"/>
    <w:rsid w:val="00E35F7A"/>
    <w:rsid w:val="00E36B4F"/>
    <w:rsid w:val="00E427DA"/>
    <w:rsid w:val="00E43938"/>
    <w:rsid w:val="00E443F2"/>
    <w:rsid w:val="00E4446F"/>
    <w:rsid w:val="00E44DD1"/>
    <w:rsid w:val="00E455DC"/>
    <w:rsid w:val="00E45E2D"/>
    <w:rsid w:val="00E46CAE"/>
    <w:rsid w:val="00E47273"/>
    <w:rsid w:val="00E50269"/>
    <w:rsid w:val="00E50E48"/>
    <w:rsid w:val="00E527C3"/>
    <w:rsid w:val="00E53E3B"/>
    <w:rsid w:val="00E53ECA"/>
    <w:rsid w:val="00E54C61"/>
    <w:rsid w:val="00E5537C"/>
    <w:rsid w:val="00E5594F"/>
    <w:rsid w:val="00E55B29"/>
    <w:rsid w:val="00E57A48"/>
    <w:rsid w:val="00E57B63"/>
    <w:rsid w:val="00E62DC5"/>
    <w:rsid w:val="00E62F76"/>
    <w:rsid w:val="00E64349"/>
    <w:rsid w:val="00E66416"/>
    <w:rsid w:val="00E71173"/>
    <w:rsid w:val="00E72A12"/>
    <w:rsid w:val="00E72A1D"/>
    <w:rsid w:val="00E72B9B"/>
    <w:rsid w:val="00E72D14"/>
    <w:rsid w:val="00E73160"/>
    <w:rsid w:val="00E732B9"/>
    <w:rsid w:val="00E739A8"/>
    <w:rsid w:val="00E75E17"/>
    <w:rsid w:val="00E765C9"/>
    <w:rsid w:val="00E802AA"/>
    <w:rsid w:val="00E8097D"/>
    <w:rsid w:val="00E80CFD"/>
    <w:rsid w:val="00E81D06"/>
    <w:rsid w:val="00E8255E"/>
    <w:rsid w:val="00E834C3"/>
    <w:rsid w:val="00E8538C"/>
    <w:rsid w:val="00E861B1"/>
    <w:rsid w:val="00E866C7"/>
    <w:rsid w:val="00E87436"/>
    <w:rsid w:val="00E87DC6"/>
    <w:rsid w:val="00E90D4A"/>
    <w:rsid w:val="00E94C12"/>
    <w:rsid w:val="00E96BCD"/>
    <w:rsid w:val="00EA05B3"/>
    <w:rsid w:val="00EA310E"/>
    <w:rsid w:val="00EA3AF5"/>
    <w:rsid w:val="00EA3CD7"/>
    <w:rsid w:val="00EA3EA5"/>
    <w:rsid w:val="00EA484D"/>
    <w:rsid w:val="00EA4B50"/>
    <w:rsid w:val="00EA5361"/>
    <w:rsid w:val="00EA632E"/>
    <w:rsid w:val="00EA68DA"/>
    <w:rsid w:val="00EA6A72"/>
    <w:rsid w:val="00EA749B"/>
    <w:rsid w:val="00EB01DC"/>
    <w:rsid w:val="00EB1A97"/>
    <w:rsid w:val="00EB28E7"/>
    <w:rsid w:val="00EB315B"/>
    <w:rsid w:val="00EB4467"/>
    <w:rsid w:val="00EB5D75"/>
    <w:rsid w:val="00EB6E3E"/>
    <w:rsid w:val="00EC1EED"/>
    <w:rsid w:val="00EC1F69"/>
    <w:rsid w:val="00EC3462"/>
    <w:rsid w:val="00EC36A8"/>
    <w:rsid w:val="00EC4787"/>
    <w:rsid w:val="00EC55BB"/>
    <w:rsid w:val="00EC790B"/>
    <w:rsid w:val="00ED0AC0"/>
    <w:rsid w:val="00ED1139"/>
    <w:rsid w:val="00ED11CF"/>
    <w:rsid w:val="00ED1E9B"/>
    <w:rsid w:val="00ED1ECB"/>
    <w:rsid w:val="00ED1FC5"/>
    <w:rsid w:val="00ED2C94"/>
    <w:rsid w:val="00ED417F"/>
    <w:rsid w:val="00ED4C92"/>
    <w:rsid w:val="00ED4CB7"/>
    <w:rsid w:val="00ED504D"/>
    <w:rsid w:val="00ED532F"/>
    <w:rsid w:val="00ED5F21"/>
    <w:rsid w:val="00ED62F2"/>
    <w:rsid w:val="00ED7921"/>
    <w:rsid w:val="00EE0099"/>
    <w:rsid w:val="00EE04E1"/>
    <w:rsid w:val="00EE06DB"/>
    <w:rsid w:val="00EE0C61"/>
    <w:rsid w:val="00EE0FF9"/>
    <w:rsid w:val="00EE14D8"/>
    <w:rsid w:val="00EE2E16"/>
    <w:rsid w:val="00EE3003"/>
    <w:rsid w:val="00EE46A8"/>
    <w:rsid w:val="00EE66C1"/>
    <w:rsid w:val="00EF0324"/>
    <w:rsid w:val="00EF03D2"/>
    <w:rsid w:val="00EF0770"/>
    <w:rsid w:val="00EF0995"/>
    <w:rsid w:val="00EF0C63"/>
    <w:rsid w:val="00EF29F6"/>
    <w:rsid w:val="00EF383A"/>
    <w:rsid w:val="00EF3AA2"/>
    <w:rsid w:val="00EF50AA"/>
    <w:rsid w:val="00EF571A"/>
    <w:rsid w:val="00EF7284"/>
    <w:rsid w:val="00EF7B35"/>
    <w:rsid w:val="00EF7DF8"/>
    <w:rsid w:val="00F00B42"/>
    <w:rsid w:val="00F02D3D"/>
    <w:rsid w:val="00F03A3D"/>
    <w:rsid w:val="00F04391"/>
    <w:rsid w:val="00F0664A"/>
    <w:rsid w:val="00F066BE"/>
    <w:rsid w:val="00F07521"/>
    <w:rsid w:val="00F11919"/>
    <w:rsid w:val="00F16962"/>
    <w:rsid w:val="00F21AA9"/>
    <w:rsid w:val="00F22DF1"/>
    <w:rsid w:val="00F25683"/>
    <w:rsid w:val="00F25AC2"/>
    <w:rsid w:val="00F26A7C"/>
    <w:rsid w:val="00F27270"/>
    <w:rsid w:val="00F273C6"/>
    <w:rsid w:val="00F30A30"/>
    <w:rsid w:val="00F32CEF"/>
    <w:rsid w:val="00F339ED"/>
    <w:rsid w:val="00F35134"/>
    <w:rsid w:val="00F40082"/>
    <w:rsid w:val="00F41420"/>
    <w:rsid w:val="00F419D4"/>
    <w:rsid w:val="00F433AE"/>
    <w:rsid w:val="00F4436E"/>
    <w:rsid w:val="00F44B48"/>
    <w:rsid w:val="00F46EC3"/>
    <w:rsid w:val="00F47196"/>
    <w:rsid w:val="00F541F0"/>
    <w:rsid w:val="00F553D4"/>
    <w:rsid w:val="00F566B6"/>
    <w:rsid w:val="00F57009"/>
    <w:rsid w:val="00F573EF"/>
    <w:rsid w:val="00F579DC"/>
    <w:rsid w:val="00F600CD"/>
    <w:rsid w:val="00F61B58"/>
    <w:rsid w:val="00F633E3"/>
    <w:rsid w:val="00F63D97"/>
    <w:rsid w:val="00F64ABA"/>
    <w:rsid w:val="00F65583"/>
    <w:rsid w:val="00F67389"/>
    <w:rsid w:val="00F71C6E"/>
    <w:rsid w:val="00F7261E"/>
    <w:rsid w:val="00F73F6E"/>
    <w:rsid w:val="00F74C43"/>
    <w:rsid w:val="00F75A9E"/>
    <w:rsid w:val="00F7611F"/>
    <w:rsid w:val="00F767BA"/>
    <w:rsid w:val="00F770F5"/>
    <w:rsid w:val="00F7716B"/>
    <w:rsid w:val="00F81D45"/>
    <w:rsid w:val="00F8219C"/>
    <w:rsid w:val="00F82AA5"/>
    <w:rsid w:val="00F83A1C"/>
    <w:rsid w:val="00F8415A"/>
    <w:rsid w:val="00F85681"/>
    <w:rsid w:val="00F85FF5"/>
    <w:rsid w:val="00F86C06"/>
    <w:rsid w:val="00F9087A"/>
    <w:rsid w:val="00F90E1F"/>
    <w:rsid w:val="00F91501"/>
    <w:rsid w:val="00F9177C"/>
    <w:rsid w:val="00F91F59"/>
    <w:rsid w:val="00F92C2C"/>
    <w:rsid w:val="00F93369"/>
    <w:rsid w:val="00F93A06"/>
    <w:rsid w:val="00F93ECD"/>
    <w:rsid w:val="00F94D2B"/>
    <w:rsid w:val="00F95206"/>
    <w:rsid w:val="00FA125A"/>
    <w:rsid w:val="00FA1715"/>
    <w:rsid w:val="00FA2287"/>
    <w:rsid w:val="00FA22F4"/>
    <w:rsid w:val="00FA2878"/>
    <w:rsid w:val="00FA2B2F"/>
    <w:rsid w:val="00FA2BFD"/>
    <w:rsid w:val="00FA2CEB"/>
    <w:rsid w:val="00FA3D62"/>
    <w:rsid w:val="00FA4E6A"/>
    <w:rsid w:val="00FA7576"/>
    <w:rsid w:val="00FB0B4F"/>
    <w:rsid w:val="00FB0ECF"/>
    <w:rsid w:val="00FB1536"/>
    <w:rsid w:val="00FB19A3"/>
    <w:rsid w:val="00FB1F20"/>
    <w:rsid w:val="00FB2942"/>
    <w:rsid w:val="00FB3992"/>
    <w:rsid w:val="00FB433D"/>
    <w:rsid w:val="00FB4BB6"/>
    <w:rsid w:val="00FB4BF2"/>
    <w:rsid w:val="00FB4E84"/>
    <w:rsid w:val="00FB6885"/>
    <w:rsid w:val="00FB70CD"/>
    <w:rsid w:val="00FB713A"/>
    <w:rsid w:val="00FC075F"/>
    <w:rsid w:val="00FC0BA0"/>
    <w:rsid w:val="00FC1D37"/>
    <w:rsid w:val="00FC321D"/>
    <w:rsid w:val="00FC420B"/>
    <w:rsid w:val="00FC7148"/>
    <w:rsid w:val="00FC7D78"/>
    <w:rsid w:val="00FD0012"/>
    <w:rsid w:val="00FD0162"/>
    <w:rsid w:val="00FD0D17"/>
    <w:rsid w:val="00FD10C3"/>
    <w:rsid w:val="00FD2874"/>
    <w:rsid w:val="00FD3665"/>
    <w:rsid w:val="00FD36BD"/>
    <w:rsid w:val="00FD3A77"/>
    <w:rsid w:val="00FD3C1C"/>
    <w:rsid w:val="00FD423E"/>
    <w:rsid w:val="00FD4334"/>
    <w:rsid w:val="00FD4957"/>
    <w:rsid w:val="00FD4E41"/>
    <w:rsid w:val="00FD63C7"/>
    <w:rsid w:val="00FD6E68"/>
    <w:rsid w:val="00FD71E3"/>
    <w:rsid w:val="00FD78D2"/>
    <w:rsid w:val="00FE0A66"/>
    <w:rsid w:val="00FE2DC0"/>
    <w:rsid w:val="00FE37BC"/>
    <w:rsid w:val="00FE43E3"/>
    <w:rsid w:val="00FE6F9C"/>
    <w:rsid w:val="00FE7681"/>
    <w:rsid w:val="00FF0600"/>
    <w:rsid w:val="00FF0E52"/>
    <w:rsid w:val="00FF16F8"/>
    <w:rsid w:val="00FF2A01"/>
    <w:rsid w:val="00FF45C9"/>
    <w:rsid w:val="00FF5B4E"/>
    <w:rsid w:val="00FF672D"/>
    <w:rsid w:val="00FF726A"/>
    <w:rsid w:val="0726F14A"/>
    <w:rsid w:val="07FA9348"/>
    <w:rsid w:val="0971433D"/>
    <w:rsid w:val="099437E5"/>
    <w:rsid w:val="0A532CC1"/>
    <w:rsid w:val="0D2F1965"/>
    <w:rsid w:val="148C87ED"/>
    <w:rsid w:val="152A2A29"/>
    <w:rsid w:val="17431BC0"/>
    <w:rsid w:val="19643B06"/>
    <w:rsid w:val="19D6F25F"/>
    <w:rsid w:val="1C5A2ECD"/>
    <w:rsid w:val="20015580"/>
    <w:rsid w:val="21C19F31"/>
    <w:rsid w:val="2520F71D"/>
    <w:rsid w:val="25683BB6"/>
    <w:rsid w:val="2E808C2B"/>
    <w:rsid w:val="2F9338F6"/>
    <w:rsid w:val="3078DA72"/>
    <w:rsid w:val="34E5B8EA"/>
    <w:rsid w:val="409E9BF6"/>
    <w:rsid w:val="40BD56EB"/>
    <w:rsid w:val="4159716A"/>
    <w:rsid w:val="454656C6"/>
    <w:rsid w:val="4558AA49"/>
    <w:rsid w:val="49A5D17D"/>
    <w:rsid w:val="49C1835C"/>
    <w:rsid w:val="4B548593"/>
    <w:rsid w:val="4BCA276D"/>
    <w:rsid w:val="4E0242CE"/>
    <w:rsid w:val="57FB03BC"/>
    <w:rsid w:val="5BC7E63F"/>
    <w:rsid w:val="5D9FF416"/>
    <w:rsid w:val="618D6D85"/>
    <w:rsid w:val="621094D0"/>
    <w:rsid w:val="621998E4"/>
    <w:rsid w:val="64CB4480"/>
    <w:rsid w:val="6A046BA1"/>
    <w:rsid w:val="6B4E7A01"/>
    <w:rsid w:val="6D7F035E"/>
    <w:rsid w:val="6DE4D8F4"/>
    <w:rsid w:val="6F118660"/>
    <w:rsid w:val="718ACD66"/>
    <w:rsid w:val="73B42671"/>
    <w:rsid w:val="7560B2EA"/>
    <w:rsid w:val="7A4156EE"/>
    <w:rsid w:val="7CF0E2C4"/>
    <w:rsid w:val="7DA5F5A8"/>
    <w:rsid w:val="7E52B87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6A96AE0"/>
  <w15:chartTrackingRefBased/>
  <w15:docId w15:val="{08F89CDB-6624-486C-B9B4-0123A1434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A06312"/>
    <w:pPr>
      <w:numPr>
        <w:numId w:val="6"/>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6"/>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6"/>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6"/>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6"/>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6"/>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6"/>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6"/>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6"/>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rFonts w:ascii="Roboto Light" w:hAnsi="Roboto Light"/>
      <w:sz w:val="24"/>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312BFA"/>
    <w:pPr>
      <w:tabs>
        <w:tab w:val="left" w:pos="540"/>
        <w:tab w:val="right" w:leader="dot" w:pos="9848"/>
      </w:tabs>
      <w:spacing w:before="120" w:after="60"/>
      <w:jc w:val="center"/>
    </w:pPr>
    <w:rPr>
      <w:rFonts w:eastAsia="MS PGothic" w:cs="Arial"/>
      <w:b/>
      <w:sz w:val="40"/>
      <w:szCs w:val="48"/>
      <w:lang w:val="nb-NO" w:eastAsia="nb-NO"/>
    </w:rPr>
  </w:style>
  <w:style w:type="paragraph" w:styleId="INNH2">
    <w:name w:val="toc 2"/>
    <w:basedOn w:val="Normal"/>
    <w:next w:val="Normal"/>
    <w:autoRedefine/>
    <w:uiPriority w:val="39"/>
    <w:unhideWhenUsed/>
    <w:rsid w:val="00404D57"/>
    <w:pPr>
      <w:tabs>
        <w:tab w:val="left" w:pos="540"/>
        <w:tab w:val="right" w:leader="dot" w:pos="9848"/>
      </w:tabs>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aliases w:val="Num. Paragraph"/>
    <w:basedOn w:val="Normal"/>
    <w:link w:val="ListeavsnittTegn"/>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84346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84346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table" w:customStyle="1" w:styleId="TableGrid1">
    <w:name w:val="Table Grid1"/>
    <w:basedOn w:val="Vanligtabell"/>
    <w:next w:val="Tabellrutenett"/>
    <w:uiPriority w:val="59"/>
    <w:rsid w:val="00694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4A2A10"/>
    <w:rPr>
      <w:rFonts w:ascii="Roboto Light" w:hAnsi="Roboto Light"/>
      <w:sz w:val="22"/>
      <w:szCs w:val="22"/>
      <w:lang w:val="nn-NO" w:eastAsia="nn-NO"/>
    </w:rPr>
  </w:style>
  <w:style w:type="character" w:styleId="Omtale">
    <w:name w:val="Mention"/>
    <w:basedOn w:val="Standardskriftforavsnitt"/>
    <w:uiPriority w:val="99"/>
    <w:unhideWhenUsed/>
    <w:rsid w:val="00300F88"/>
    <w:rPr>
      <w:color w:val="2B579A"/>
      <w:shd w:val="clear" w:color="auto" w:fill="E1DFDD"/>
    </w:rPr>
  </w:style>
  <w:style w:type="table" w:styleId="Vanligtabell1">
    <w:name w:val="Plain Table 1"/>
    <w:basedOn w:val="Vanligtabell"/>
    <w:uiPriority w:val="41"/>
    <w:rsid w:val="001C0165"/>
    <w:rPr>
      <w:rFonts w:eastAsia="Arial"/>
      <w:szCs w:val="20"/>
      <w:lang w:eastAsia="nb-N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eavsnittTegn">
    <w:name w:val="Listeavsnitt Tegn"/>
    <w:aliases w:val="Num. Paragraph Tegn"/>
    <w:link w:val="Listeavsnitt"/>
    <w:uiPriority w:val="34"/>
    <w:locked/>
    <w:rsid w:val="002B03BF"/>
    <w:rPr>
      <w:rFonts w:ascii="Roboto Light" w:hAnsi="Roboto Light"/>
      <w:sz w:val="22"/>
      <w:szCs w:val="22"/>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394397492">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486062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3468719">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183937870">
      <w:bodyDiv w:val="1"/>
      <w:marLeft w:val="0"/>
      <w:marRight w:val="0"/>
      <w:marTop w:val="0"/>
      <w:marBottom w:val="0"/>
      <w:divBdr>
        <w:top w:val="none" w:sz="0" w:space="0" w:color="auto"/>
        <w:left w:val="none" w:sz="0" w:space="0" w:color="auto"/>
        <w:bottom w:val="none" w:sz="0" w:space="0" w:color="auto"/>
        <w:right w:val="none" w:sz="0" w:space="0" w:color="auto"/>
      </w:divBdr>
    </w:div>
    <w:div w:id="1199471446">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8948896">
      <w:bodyDiv w:val="1"/>
      <w:marLeft w:val="0"/>
      <w:marRight w:val="0"/>
      <w:marTop w:val="0"/>
      <w:marBottom w:val="0"/>
      <w:divBdr>
        <w:top w:val="none" w:sz="0" w:space="0" w:color="auto"/>
        <w:left w:val="none" w:sz="0" w:space="0" w:color="auto"/>
        <w:bottom w:val="none" w:sz="0" w:space="0" w:color="auto"/>
        <w:right w:val="none" w:sz="0" w:space="0" w:color="auto"/>
      </w:divBdr>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08963318">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kyss.no" TargetMode="External"/><Relationship Id="rId18" Type="http://schemas.openxmlformats.org/officeDocument/2006/relationships/hyperlink" Target="https://profilmanual.skyss.no/" TargetMode="External"/><Relationship Id="rId26" Type="http://schemas.openxmlformats.org/officeDocument/2006/relationships/hyperlink" Target="mailto:support.tendsign@mercell.com" TargetMode="External"/><Relationship Id="rId3" Type="http://schemas.openxmlformats.org/officeDocument/2006/relationships/customXml" Target="../customXml/item3.xml"/><Relationship Id="rId21" Type="http://schemas.openxmlformats.org/officeDocument/2006/relationships/hyperlink" Target="https://tendsign.no/public/list_public_publications.aspx?FromPublic=true&amp;OrganizationID=500203274"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rapport.skyss.no/arsrapport-2025/" TargetMode="External"/><Relationship Id="rId25" Type="http://schemas.openxmlformats.org/officeDocument/2006/relationships/hyperlink" Target="mailto:noreply.commerce@mailinfo.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jorn.erik.linde@vlfk.no" TargetMode="External"/><Relationship Id="rId20" Type="http://schemas.openxmlformats.org/officeDocument/2006/relationships/hyperlink" Target="https://tendsign.no/"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oreply.commerce@mercell.com"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bybanenutbygging.no" TargetMode="External"/><Relationship Id="rId23" Type="http://schemas.openxmlformats.org/officeDocument/2006/relationships/hyperlink" Target="mailto:support.tendsign@mercell.com" TargetMode="External"/><Relationship Id="rId28" Type="http://schemas.openxmlformats.org/officeDocument/2006/relationships/hyperlink" Target="mailto:noreply.commerce@mailinfo.com" TargetMode="External"/><Relationship Id="rId10" Type="http://schemas.openxmlformats.org/officeDocument/2006/relationships/endnotes" Target="endnotes.xml"/><Relationship Id="rId19" Type="http://schemas.openxmlformats.org/officeDocument/2006/relationships/hyperlink" Target="https://deksa.no/sanksjoner/sanksjoner-mot-russland/"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ybanen.no" TargetMode="External"/><Relationship Id="rId22" Type="http://schemas.openxmlformats.org/officeDocument/2006/relationships/hyperlink" Target="http://www.tendsign.no" TargetMode="External"/><Relationship Id="rId27" Type="http://schemas.openxmlformats.org/officeDocument/2006/relationships/hyperlink" Target="mailto:noreply.commerce@mercell.com" TargetMode="External"/><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olin\OneDrive%20-%20Vestland%20fylkeskommune\2026%2001%2013%20Reklamebyr&#229;tenester%20Skyss%202026%20-%20General\05%20-%20Dokumenter%20i%20arbeid\Konkurransegrunnlag%20konkurranse%20med%20forhandling%20over%20E&#216;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C335697A52476385D39100A3CA9814"/>
        <w:category>
          <w:name w:val="Generelt"/>
          <w:gallery w:val="placeholder"/>
        </w:category>
        <w:types>
          <w:type w:val="bbPlcHdr"/>
        </w:types>
        <w:behaviors>
          <w:behavior w:val="content"/>
        </w:behaviors>
        <w:guid w:val="{B118E28B-EFDF-42AC-AA59-51C56B3C42B1}"/>
      </w:docPartPr>
      <w:docPartBody>
        <w:p w:rsidR="00581C96" w:rsidRDefault="00E65787" w:rsidP="00E65787">
          <w:pPr>
            <w:pStyle w:val="9CC335697A52476385D39100A3CA9814"/>
          </w:pPr>
          <w:r w:rsidRPr="001B1185">
            <w:rPr>
              <w:rFonts w:eastAsia="Times New Roman" w:cs="Times New Roman"/>
              <w:color w:val="FF0000"/>
            </w:rPr>
            <w:t>Trykk her for å velge dato</w:t>
          </w:r>
        </w:p>
      </w:docPartBody>
    </w:docPart>
    <w:docPart>
      <w:docPartPr>
        <w:name w:val="E3EBA5DBBE4641B1875EDE1DE733F954"/>
        <w:category>
          <w:name w:val="Generelt"/>
          <w:gallery w:val="placeholder"/>
        </w:category>
        <w:types>
          <w:type w:val="bbPlcHdr"/>
        </w:types>
        <w:behaviors>
          <w:behavior w:val="content"/>
        </w:behaviors>
        <w:guid w:val="{DA52D7D4-D478-44BF-9FE8-92D3EFC14ADC}"/>
      </w:docPartPr>
      <w:docPartBody>
        <w:p w:rsidR="00581C96" w:rsidRDefault="00E65787" w:rsidP="00E65787">
          <w:pPr>
            <w:pStyle w:val="E3EBA5DBBE4641B1875EDE1DE733F954"/>
          </w:pPr>
          <w:r w:rsidRPr="001B1185">
            <w:rPr>
              <w:rFonts w:eastAsia="Times New Roman" w:cs="Times New Roman"/>
              <w:color w:val="FF0000"/>
            </w:rPr>
            <w:t>Trykk her for å velge dato</w:t>
          </w:r>
        </w:p>
      </w:docPartBody>
    </w:docPart>
    <w:docPart>
      <w:docPartPr>
        <w:name w:val="A9C588AAF313415E9D46C88D33434192"/>
        <w:category>
          <w:name w:val="Generelt"/>
          <w:gallery w:val="placeholder"/>
        </w:category>
        <w:types>
          <w:type w:val="bbPlcHdr"/>
        </w:types>
        <w:behaviors>
          <w:behavior w:val="content"/>
        </w:behaviors>
        <w:guid w:val="{7EEF7442-DABC-4990-9465-8533E33C4C3B}"/>
      </w:docPartPr>
      <w:docPartBody>
        <w:p w:rsidR="00581C96" w:rsidRDefault="00E65787" w:rsidP="00E65787">
          <w:pPr>
            <w:pStyle w:val="A9C588AAF313415E9D46C88D33434192"/>
          </w:pPr>
          <w:r w:rsidRPr="001B1185">
            <w:rPr>
              <w:rFonts w:eastAsia="Times New Roman" w:cs="Times New Roman"/>
              <w:color w:val="FF0000"/>
            </w:rPr>
            <w:t>Trykk her for å velge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BA0"/>
    <w:rsid w:val="00042080"/>
    <w:rsid w:val="000A2A6B"/>
    <w:rsid w:val="000B0B6D"/>
    <w:rsid w:val="001B6E3D"/>
    <w:rsid w:val="001F74BC"/>
    <w:rsid w:val="00226E47"/>
    <w:rsid w:val="002533B9"/>
    <w:rsid w:val="002647E8"/>
    <w:rsid w:val="0031640F"/>
    <w:rsid w:val="0036517F"/>
    <w:rsid w:val="003B5E96"/>
    <w:rsid w:val="003C5E43"/>
    <w:rsid w:val="00403CAB"/>
    <w:rsid w:val="00424EA5"/>
    <w:rsid w:val="004A660A"/>
    <w:rsid w:val="00517B31"/>
    <w:rsid w:val="005556BF"/>
    <w:rsid w:val="00581C96"/>
    <w:rsid w:val="005C342D"/>
    <w:rsid w:val="00601536"/>
    <w:rsid w:val="00625C77"/>
    <w:rsid w:val="00632D18"/>
    <w:rsid w:val="00686DE0"/>
    <w:rsid w:val="00695C9A"/>
    <w:rsid w:val="006B4A92"/>
    <w:rsid w:val="006F7232"/>
    <w:rsid w:val="00703716"/>
    <w:rsid w:val="00735B0A"/>
    <w:rsid w:val="007A3AEA"/>
    <w:rsid w:val="007E5FEF"/>
    <w:rsid w:val="008E4934"/>
    <w:rsid w:val="008F5938"/>
    <w:rsid w:val="009373C2"/>
    <w:rsid w:val="00973F40"/>
    <w:rsid w:val="009D50BA"/>
    <w:rsid w:val="009E015E"/>
    <w:rsid w:val="009E0DD2"/>
    <w:rsid w:val="00A44687"/>
    <w:rsid w:val="00A55176"/>
    <w:rsid w:val="00A97FD4"/>
    <w:rsid w:val="00AB6BD4"/>
    <w:rsid w:val="00AD3626"/>
    <w:rsid w:val="00AE26FF"/>
    <w:rsid w:val="00B24C68"/>
    <w:rsid w:val="00B50FE2"/>
    <w:rsid w:val="00B61B26"/>
    <w:rsid w:val="00BA2CC9"/>
    <w:rsid w:val="00BD38CC"/>
    <w:rsid w:val="00C143E0"/>
    <w:rsid w:val="00C2358A"/>
    <w:rsid w:val="00C25506"/>
    <w:rsid w:val="00C62CE2"/>
    <w:rsid w:val="00C65DEB"/>
    <w:rsid w:val="00C961E2"/>
    <w:rsid w:val="00D00E1F"/>
    <w:rsid w:val="00DA15E3"/>
    <w:rsid w:val="00DB3CF2"/>
    <w:rsid w:val="00DB58B5"/>
    <w:rsid w:val="00DE21AA"/>
    <w:rsid w:val="00DF150C"/>
    <w:rsid w:val="00E65787"/>
    <w:rsid w:val="00E834C3"/>
    <w:rsid w:val="00EB3CCD"/>
    <w:rsid w:val="00EB6582"/>
    <w:rsid w:val="00EE0C61"/>
    <w:rsid w:val="00F24BDB"/>
    <w:rsid w:val="00F86AB5"/>
    <w:rsid w:val="00F9177C"/>
    <w:rsid w:val="00FC0BA0"/>
    <w:rsid w:val="00FD36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9CC335697A52476385D39100A3CA9814">
    <w:name w:val="9CC335697A52476385D39100A3CA9814"/>
    <w:rsid w:val="00E65787"/>
  </w:style>
  <w:style w:type="paragraph" w:customStyle="1" w:styleId="E3EBA5DBBE4641B1875EDE1DE733F954">
    <w:name w:val="E3EBA5DBBE4641B1875EDE1DE733F954"/>
    <w:rsid w:val="00E65787"/>
  </w:style>
  <w:style w:type="paragraph" w:customStyle="1" w:styleId="A9C588AAF313415E9D46C88D33434192">
    <w:name w:val="A9C588AAF313415E9D46C88D33434192"/>
    <w:rsid w:val="00E657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9459e2-95a5-477d-b301-95e4b35af3f6">
      <Terms xmlns="http://schemas.microsoft.com/office/infopath/2007/PartnerControls"/>
    </lcf76f155ced4ddcb4097134ff3c332f>
    <TaxCatchAll xmlns="b5d685a3-18f0-4cb8-9eb4-5ef518d3bf14" xsi:nil="true"/>
    <j25543a5815d485da9a5e0773ad762e9 xmlns="b5d685a3-18f0-4cb8-9eb4-5ef518d3bf14">
      <Terms xmlns="http://schemas.microsoft.com/office/infopath/2007/PartnerControls"/>
    </j25543a5815d485da9a5e0773ad762e9>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6946B5DF6BAE48BFD93A0FC2597980" ma:contentTypeVersion="12" ma:contentTypeDescription="Opprett et nytt dokument." ma:contentTypeScope="" ma:versionID="4f655157ea727872be78190059c935b2">
  <xsd:schema xmlns:xsd="http://www.w3.org/2001/XMLSchema" xmlns:xs="http://www.w3.org/2001/XMLSchema" xmlns:p="http://schemas.microsoft.com/office/2006/metadata/properties" xmlns:ns2="b5d685a3-18f0-4cb8-9eb4-5ef518d3bf14" xmlns:ns3="439459e2-95a5-477d-b301-95e4b35af3f6" targetNamespace="http://schemas.microsoft.com/office/2006/metadata/properties" ma:root="true" ma:fieldsID="1d51d7ca760a0726ef09544159ba5d03" ns2:_="" ns3:_="">
    <xsd:import namespace="b5d685a3-18f0-4cb8-9eb4-5ef518d3bf14"/>
    <xsd:import namespace="439459e2-95a5-477d-b301-95e4b35af3f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685a3-18f0-4cb8-9eb4-5ef518d3bf1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74e2571-e600-4f30-80e8-4703060191b9}" ma:internalName="TaxCatchAll" ma:showField="CatchAllData" ma:web="b5d685a3-18f0-4cb8-9eb4-5ef518d3bf1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9459e2-95a5-477d-b301-95e4b35af3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2.xml><?xml version="1.0" encoding="utf-8"?>
<ds:datastoreItem xmlns:ds="http://schemas.openxmlformats.org/officeDocument/2006/customXml" ds:itemID="{7CAE5820-09B5-4A26-866A-223549C46BE4}">
  <ds:schemaRefs>
    <ds:schemaRef ds:uri="http://schemas.microsoft.com/office/2006/metadata/properties"/>
    <ds:schemaRef ds:uri="http://schemas.microsoft.com/office/infopath/2007/PartnerControls"/>
    <ds:schemaRef ds:uri="439459e2-95a5-477d-b301-95e4b35af3f6"/>
    <ds:schemaRef ds:uri="b5d685a3-18f0-4cb8-9eb4-5ef518d3bf14"/>
  </ds:schemaRefs>
</ds:datastoreItem>
</file>

<file path=customXml/itemProps3.xml><?xml version="1.0" encoding="utf-8"?>
<ds:datastoreItem xmlns:ds="http://schemas.openxmlformats.org/officeDocument/2006/customXml" ds:itemID="{A379D8FD-25EF-471D-BEA4-CE4A5FCB9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685a3-18f0-4cb8-9eb4-5ef518d3bf14"/>
    <ds:schemaRef ds:uri="439459e2-95a5-477d-b301-95e4b35af3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3A15F-B362-4DCE-8F8E-1FBBA196E0CF}">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Konkurransegrunnlag konkurranse med forhandling over EØS.dotx</Template>
  <TotalTime>8</TotalTime>
  <Pages>31</Pages>
  <Words>6709</Words>
  <Characters>35561</Characters>
  <Application>Microsoft Office Word</Application>
  <DocSecurity>0</DocSecurity>
  <Lines>296</Lines>
  <Paragraphs>84</Paragraphs>
  <ScaleCrop>false</ScaleCrop>
  <Company/>
  <LinksUpToDate>false</LinksUpToDate>
  <CharactersWithSpaces>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Erik Linde</dc:creator>
  <cp:keywords/>
  <dc:description/>
  <cp:lastModifiedBy>Bjørn Erik Linde</cp:lastModifiedBy>
  <cp:revision>4</cp:revision>
  <cp:lastPrinted>2012-09-03T20:39:00Z</cp:lastPrinted>
  <dcterms:created xsi:type="dcterms:W3CDTF">2026-06-23T07:29:00Z</dcterms:created>
  <dcterms:modified xsi:type="dcterms:W3CDTF">2026-06-23T09:39:00Z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0x010100F76946B5DF6BAE48BFD93A0FC2597980</vt:lpwstr>
  </property>
  <property fmtid="{D5CDD505-2E9C-101B-9397-08002B2CF9AE}" pid="4" name="_EmailSubject">
    <vt:lpwstr>Kommentert mal</vt:lpwstr>
  </property>
  <property fmtid="{D5CDD505-2E9C-101B-9397-08002B2CF9AE}" pid="5" name="_AuthorEmail">
    <vt:lpwstr>Anna.Karin.Cecilia.Olsen@vlfk.no</vt:lpwstr>
  </property>
  <property fmtid="{D5CDD505-2E9C-101B-9397-08002B2CF9AE}" pid="6" name="_NewReviewCycle">
    <vt:lpwstr/>
  </property>
  <property fmtid="{D5CDD505-2E9C-101B-9397-08002B2CF9AE}" pid="7" name="_ReviewingToolsShownOnce">
    <vt:lpwstr/>
  </property>
  <property fmtid="{D5CDD505-2E9C-101B-9397-08002B2CF9AE}" pid="8" name="_AuthorEmailDisplayName">
    <vt:lpwstr>Anna Karin Cecilia Olsen</vt:lpwstr>
  </property>
  <property fmtid="{D5CDD505-2E9C-101B-9397-08002B2CF9AE}" pid="9" name="_AdHocReviewCycleID">
    <vt:i4>1823598603</vt:i4>
  </property>
  <property fmtid="{D5CDD505-2E9C-101B-9397-08002B2CF9AE}" pid="10" name="GtProjectPhase">
    <vt:lpwstr/>
  </property>
</Properties>
</file>